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F98F0" w14:textId="302B1278" w:rsidR="001029F9" w:rsidRPr="00CF743A" w:rsidRDefault="002625DD" w:rsidP="001029F9">
      <w:pPr>
        <w:spacing w:after="480" w:line="276" w:lineRule="auto"/>
        <w:ind w:left="-567" w:firstLine="567"/>
        <w:jc w:val="center"/>
        <w:outlineLvl w:val="1"/>
        <w:rPr>
          <w:rFonts w:ascii="Arial" w:hAnsi="Arial" w:cs="Arial"/>
          <w:b/>
          <w:bCs/>
          <w:spacing w:val="8"/>
          <w:kern w:val="16"/>
          <w:sz w:val="28"/>
          <w:szCs w:val="28"/>
          <w:u w:val="single"/>
        </w:rPr>
      </w:pPr>
      <w:bookmarkStart w:id="0" w:name="_Toc124968246"/>
      <w:bookmarkStart w:id="1" w:name="_Hlk156457938"/>
      <w:r w:rsidRPr="00CF743A">
        <w:rPr>
          <w:rFonts w:ascii="Arial" w:hAnsi="Arial" w:cs="Arial"/>
          <w:b/>
          <w:bCs/>
          <w:spacing w:val="8"/>
          <w:kern w:val="16"/>
          <w:sz w:val="28"/>
          <w:szCs w:val="28"/>
          <w:u w:val="single"/>
        </w:rPr>
        <w:t>DOCUMENTO DE FORMALIZAÇÃO DA DEMANDA</w:t>
      </w:r>
      <w:bookmarkEnd w:id="0"/>
      <w:r w:rsidR="00DE7376" w:rsidRPr="00CF743A">
        <w:rPr>
          <w:rFonts w:ascii="Arial" w:hAnsi="Arial" w:cs="Arial"/>
          <w:b/>
          <w:bCs/>
          <w:spacing w:val="8"/>
          <w:kern w:val="16"/>
          <w:sz w:val="28"/>
          <w:szCs w:val="28"/>
          <w:u w:val="single"/>
        </w:rPr>
        <w:t xml:space="preserve"> </w:t>
      </w:r>
    </w:p>
    <w:p w14:paraId="19DC1E87" w14:textId="374736CB" w:rsidR="00127DF2" w:rsidRPr="001029F9" w:rsidRDefault="002625DD" w:rsidP="00627606">
      <w:pPr>
        <w:spacing w:line="360" w:lineRule="auto"/>
        <w:jc w:val="both"/>
        <w:rPr>
          <w:rFonts w:ascii="Arial" w:hAnsi="Arial" w:cs="Arial"/>
          <w:kern w:val="16"/>
          <w:sz w:val="24"/>
          <w:szCs w:val="24"/>
          <w14:ligatures w14:val="all"/>
        </w:rPr>
      </w:pPr>
      <w:r w:rsidRPr="001029F9">
        <w:rPr>
          <w:rFonts w:ascii="Arial" w:hAnsi="Arial" w:cs="Arial"/>
          <w:b/>
          <w:bCs/>
          <w:kern w:val="16"/>
          <w:sz w:val="24"/>
          <w:szCs w:val="24"/>
        </w:rPr>
        <w:t xml:space="preserve">Setor Requisitante: </w:t>
      </w:r>
      <w:bookmarkStart w:id="2" w:name="_Hlk176169353"/>
      <w:r w:rsidR="00627606" w:rsidRPr="001029F9">
        <w:rPr>
          <w:rFonts w:ascii="Arial" w:hAnsi="Arial" w:cs="Arial"/>
          <w:kern w:val="16"/>
          <w:sz w:val="24"/>
          <w:szCs w:val="24"/>
          <w:lang w:val="pt-PT"/>
          <w14:ligatures w14:val="all"/>
        </w:rPr>
        <w:t xml:space="preserve">Secretária de </w:t>
      </w:r>
      <w:bookmarkEnd w:id="2"/>
      <w:r w:rsidR="00CF743A" w:rsidRPr="001029F9">
        <w:rPr>
          <w:rFonts w:ascii="Arial" w:hAnsi="Arial" w:cs="Arial"/>
          <w:kern w:val="16"/>
          <w:sz w:val="24"/>
          <w:szCs w:val="24"/>
          <w:lang w:val="pt-PT"/>
          <w14:ligatures w14:val="all"/>
        </w:rPr>
        <w:t xml:space="preserve">Planejamento </w:t>
      </w:r>
    </w:p>
    <w:p w14:paraId="0BFA5445" w14:textId="2C554711" w:rsidR="002625DD" w:rsidRPr="001029F9" w:rsidRDefault="002625DD" w:rsidP="00627606">
      <w:pPr>
        <w:spacing w:after="80" w:line="360" w:lineRule="auto"/>
        <w:ind w:left="-567" w:firstLine="567"/>
        <w:jc w:val="both"/>
        <w:rPr>
          <w:rFonts w:ascii="Arial" w:hAnsi="Arial" w:cs="Arial"/>
          <w:kern w:val="16"/>
          <w:sz w:val="24"/>
          <w:szCs w:val="24"/>
          <w14:ligatures w14:val="all"/>
        </w:rPr>
      </w:pPr>
      <w:r w:rsidRPr="001029F9">
        <w:rPr>
          <w:rFonts w:ascii="Arial" w:hAnsi="Arial" w:cs="Arial"/>
          <w:b/>
          <w:bCs/>
          <w:kern w:val="16"/>
          <w:sz w:val="24"/>
          <w:szCs w:val="24"/>
        </w:rPr>
        <w:t>Responsável pela Demanda:</w:t>
      </w:r>
      <w:r w:rsidR="00127DF2" w:rsidRPr="001029F9">
        <w:rPr>
          <w:rFonts w:ascii="Arial" w:hAnsi="Arial" w:cs="Arial"/>
          <w:b/>
          <w:bCs/>
          <w:kern w:val="16"/>
          <w:sz w:val="24"/>
          <w:szCs w:val="24"/>
        </w:rPr>
        <w:t xml:space="preserve"> </w:t>
      </w:r>
      <w:r w:rsidR="00CF743A" w:rsidRPr="001029F9">
        <w:rPr>
          <w:rFonts w:ascii="Arial" w:hAnsi="Arial" w:cs="Arial"/>
          <w:kern w:val="16"/>
          <w:sz w:val="24"/>
          <w:szCs w:val="24"/>
          <w14:ligatures w14:val="all"/>
        </w:rPr>
        <w:t>Francielly Mattei Dias</w:t>
      </w:r>
    </w:p>
    <w:p w14:paraId="1329EC99" w14:textId="77777777" w:rsidR="001029F9" w:rsidRPr="001029F9" w:rsidRDefault="001029F9" w:rsidP="00627606">
      <w:pPr>
        <w:spacing w:after="80" w:line="360" w:lineRule="auto"/>
        <w:ind w:left="-567" w:firstLine="567"/>
        <w:jc w:val="both"/>
        <w:rPr>
          <w:rFonts w:ascii="Arial" w:hAnsi="Arial" w:cs="Arial"/>
          <w:spacing w:val="12"/>
          <w:kern w:val="16"/>
          <w:sz w:val="24"/>
          <w:szCs w:val="24"/>
        </w:rPr>
      </w:pPr>
    </w:p>
    <w:p w14:paraId="1D7F94EA" w14:textId="72C51DB1" w:rsidR="00260E1C" w:rsidRPr="001029F9" w:rsidRDefault="005F07F3" w:rsidP="00F36B03">
      <w:pPr>
        <w:spacing w:after="80" w:line="276" w:lineRule="auto"/>
        <w:ind w:left="360"/>
        <w:jc w:val="both"/>
        <w:rPr>
          <w:rFonts w:ascii="Arial" w:hAnsi="Arial" w:cs="Arial"/>
          <w:b/>
          <w:bCs/>
          <w:spacing w:val="12"/>
          <w:kern w:val="16"/>
          <w:sz w:val="24"/>
          <w:szCs w:val="24"/>
        </w:rPr>
      </w:pPr>
      <w:r w:rsidRPr="001029F9">
        <w:rPr>
          <w:rFonts w:ascii="Arial" w:hAnsi="Arial" w:cs="Arial"/>
          <w:b/>
          <w:bCs/>
          <w:spacing w:val="12"/>
          <w:kern w:val="16"/>
          <w:sz w:val="24"/>
          <w:szCs w:val="24"/>
        </w:rPr>
        <w:t xml:space="preserve"> </w:t>
      </w:r>
      <w:r w:rsidR="001029F9">
        <w:rPr>
          <w:rFonts w:ascii="Arial" w:hAnsi="Arial" w:cs="Arial"/>
          <w:b/>
          <w:bCs/>
          <w:spacing w:val="12"/>
          <w:kern w:val="16"/>
          <w:sz w:val="24"/>
          <w:szCs w:val="24"/>
        </w:rPr>
        <w:t>Objeto</w:t>
      </w:r>
    </w:p>
    <w:p w14:paraId="646752EB" w14:textId="77777777" w:rsidR="00026B00" w:rsidRPr="00EC4996" w:rsidRDefault="005F07F3" w:rsidP="00C70B0F">
      <w:pPr>
        <w:pStyle w:val="PargrafodaLista"/>
        <w:spacing w:after="80" w:line="276" w:lineRule="auto"/>
        <w:ind w:left="142"/>
        <w:jc w:val="both"/>
        <w:rPr>
          <w:rFonts w:ascii="Arial" w:hAnsi="Arial" w:cs="Arial"/>
          <w:spacing w:val="12"/>
          <w:kern w:val="16"/>
          <w:sz w:val="24"/>
          <w:szCs w:val="24"/>
        </w:rPr>
      </w:pPr>
      <w:r w:rsidRPr="001029F9">
        <w:rPr>
          <w:rFonts w:ascii="Arial" w:hAnsi="Arial" w:cs="Arial"/>
          <w:spacing w:val="12"/>
          <w:kern w:val="16"/>
          <w:sz w:val="24"/>
          <w:szCs w:val="24"/>
        </w:rPr>
        <w:t xml:space="preserve">  </w:t>
      </w:r>
      <w:r w:rsidR="00F238EF">
        <w:rPr>
          <w:rFonts w:ascii="Arial" w:hAnsi="Arial" w:cs="Arial"/>
          <w:spacing w:val="12"/>
          <w:kern w:val="16"/>
          <w:sz w:val="24"/>
          <w:szCs w:val="24"/>
        </w:rPr>
        <w:tab/>
      </w:r>
      <w:r w:rsidRPr="001029F9">
        <w:rPr>
          <w:rFonts w:ascii="Arial" w:hAnsi="Arial" w:cs="Arial"/>
          <w:spacing w:val="12"/>
          <w:kern w:val="16"/>
          <w:sz w:val="24"/>
          <w:szCs w:val="24"/>
        </w:rPr>
        <w:t xml:space="preserve"> </w:t>
      </w:r>
      <w:r w:rsidR="007F26B7" w:rsidRPr="00EC4996">
        <w:rPr>
          <w:rFonts w:ascii="Arial" w:hAnsi="Arial" w:cs="Arial"/>
          <w:spacing w:val="12"/>
          <w:kern w:val="16"/>
          <w:sz w:val="24"/>
          <w:szCs w:val="24"/>
        </w:rPr>
        <w:t xml:space="preserve">A presente </w:t>
      </w:r>
      <w:r w:rsidR="00026B00" w:rsidRPr="00EC4996">
        <w:rPr>
          <w:rFonts w:ascii="Arial" w:hAnsi="Arial" w:cs="Arial"/>
          <w:spacing w:val="12"/>
          <w:kern w:val="16"/>
          <w:sz w:val="24"/>
          <w:szCs w:val="24"/>
        </w:rPr>
        <w:t xml:space="preserve">demanda </w:t>
      </w:r>
      <w:r w:rsidR="007F26B7" w:rsidRPr="00EC4996">
        <w:rPr>
          <w:rFonts w:ascii="Arial" w:hAnsi="Arial" w:cs="Arial"/>
          <w:spacing w:val="12"/>
          <w:kern w:val="16"/>
          <w:sz w:val="24"/>
          <w:szCs w:val="24"/>
        </w:rPr>
        <w:t xml:space="preserve">tem por objeto </w:t>
      </w:r>
      <w:r w:rsidR="00026B00" w:rsidRPr="00EC4996">
        <w:rPr>
          <w:rFonts w:ascii="Arial" w:hAnsi="Arial" w:cs="Arial"/>
          <w:spacing w:val="12"/>
          <w:kern w:val="16"/>
          <w:sz w:val="24"/>
          <w:szCs w:val="24"/>
        </w:rPr>
        <w:t>a</w:t>
      </w:r>
      <w:r w:rsidR="007F26B7" w:rsidRPr="00EC4996">
        <w:rPr>
          <w:rFonts w:ascii="Arial" w:hAnsi="Arial" w:cs="Arial"/>
          <w:spacing w:val="12"/>
          <w:kern w:val="16"/>
          <w:sz w:val="24"/>
          <w:szCs w:val="24"/>
        </w:rPr>
        <w:t xml:space="preserve"> capacitação profissional, por meio da realização de curso de Building Information Modeling (BIM), destinado à equipe de engenharia da Prefeitura. </w:t>
      </w:r>
    </w:p>
    <w:p w14:paraId="252E2A6F" w14:textId="15687BF0" w:rsidR="00C70B0F" w:rsidRPr="001029F9" w:rsidRDefault="007F26B7" w:rsidP="00026B00">
      <w:pPr>
        <w:pStyle w:val="PargrafodaLista"/>
        <w:spacing w:after="80" w:line="276" w:lineRule="auto"/>
        <w:ind w:left="142" w:firstLine="566"/>
        <w:jc w:val="both"/>
        <w:rPr>
          <w:rFonts w:ascii="Arial" w:hAnsi="Arial" w:cs="Arial"/>
          <w:spacing w:val="12"/>
          <w:kern w:val="16"/>
          <w:sz w:val="24"/>
          <w:szCs w:val="24"/>
        </w:rPr>
      </w:pPr>
      <w:r w:rsidRPr="00EC4996">
        <w:rPr>
          <w:rFonts w:ascii="Arial" w:hAnsi="Arial" w:cs="Arial"/>
          <w:spacing w:val="12"/>
          <w:kern w:val="16"/>
          <w:sz w:val="24"/>
          <w:szCs w:val="24"/>
        </w:rPr>
        <w:t>O curso deverá contemplar conteúdos teóricos</w:t>
      </w:r>
      <w:r w:rsidRPr="007F26B7">
        <w:rPr>
          <w:rFonts w:ascii="Arial" w:hAnsi="Arial" w:cs="Arial"/>
          <w:spacing w:val="12"/>
          <w:kern w:val="16"/>
          <w:sz w:val="24"/>
          <w:szCs w:val="24"/>
        </w:rPr>
        <w:t xml:space="preserve"> e práticos, visando à atualização, aprimoramento e desenvolvimento das competências técnicas dos servidores municipais, com foco na aplicação da metodologia BIM em projetos, obras e serviços de engenharia no âmbito da administração pública.</w:t>
      </w:r>
    </w:p>
    <w:p w14:paraId="089FF873" w14:textId="77777777" w:rsidR="00547F0C" w:rsidRPr="001029F9" w:rsidRDefault="00547F0C" w:rsidP="00C70B0F">
      <w:pPr>
        <w:pStyle w:val="PargrafodaLista"/>
        <w:spacing w:after="80" w:line="276" w:lineRule="auto"/>
        <w:ind w:left="142"/>
        <w:jc w:val="both"/>
        <w:rPr>
          <w:rFonts w:ascii="Arial" w:hAnsi="Arial" w:cs="Arial"/>
          <w:spacing w:val="12"/>
          <w:kern w:val="16"/>
          <w:sz w:val="24"/>
          <w:szCs w:val="24"/>
        </w:rPr>
      </w:pPr>
    </w:p>
    <w:p w14:paraId="7870D52F" w14:textId="53DB0E7B" w:rsidR="00C70B0F" w:rsidRPr="001029F9" w:rsidRDefault="00C70B0F" w:rsidP="00F36B03">
      <w:pPr>
        <w:spacing w:after="80" w:line="276" w:lineRule="auto"/>
        <w:ind w:left="360"/>
        <w:jc w:val="both"/>
        <w:rPr>
          <w:rFonts w:ascii="Arial" w:hAnsi="Arial" w:cs="Arial"/>
          <w:b/>
          <w:bCs/>
          <w:spacing w:val="12"/>
          <w:kern w:val="16"/>
          <w:sz w:val="24"/>
          <w:szCs w:val="24"/>
        </w:rPr>
      </w:pPr>
      <w:r w:rsidRPr="001029F9">
        <w:rPr>
          <w:rFonts w:ascii="Arial" w:hAnsi="Arial" w:cs="Arial"/>
          <w:b/>
          <w:bCs/>
          <w:spacing w:val="12"/>
          <w:kern w:val="16"/>
          <w:sz w:val="24"/>
          <w:szCs w:val="24"/>
        </w:rPr>
        <w:t xml:space="preserve">Quantidade </w:t>
      </w:r>
    </w:p>
    <w:p w14:paraId="65955655" w14:textId="4EC53971" w:rsidR="00627606" w:rsidRPr="001029F9" w:rsidRDefault="005F07F3" w:rsidP="00C70B0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029F9">
        <w:rPr>
          <w:rFonts w:ascii="Arial" w:hAnsi="Arial" w:cs="Arial"/>
          <w:sz w:val="24"/>
          <w:szCs w:val="24"/>
        </w:rPr>
        <w:t xml:space="preserve"> </w:t>
      </w:r>
      <w:r w:rsidR="00627237">
        <w:rPr>
          <w:rFonts w:ascii="Arial" w:hAnsi="Arial" w:cs="Arial"/>
          <w:sz w:val="24"/>
          <w:szCs w:val="24"/>
        </w:rPr>
        <w:tab/>
      </w:r>
      <w:r w:rsidR="00026B00" w:rsidRPr="00EC4996">
        <w:rPr>
          <w:rFonts w:ascii="Arial" w:hAnsi="Arial" w:cs="Arial"/>
          <w:sz w:val="24"/>
          <w:szCs w:val="24"/>
        </w:rPr>
        <w:t>A capacitação será para 04 (quatro)</w:t>
      </w:r>
      <w:r w:rsidR="00627237" w:rsidRPr="00EC4996">
        <w:rPr>
          <w:rFonts w:ascii="Arial" w:hAnsi="Arial" w:cs="Arial"/>
          <w:sz w:val="24"/>
          <w:szCs w:val="24"/>
        </w:rPr>
        <w:t xml:space="preserve"> </w:t>
      </w:r>
      <w:r w:rsidR="00026B00" w:rsidRPr="00EC4996">
        <w:rPr>
          <w:rFonts w:ascii="Arial" w:hAnsi="Arial" w:cs="Arial"/>
          <w:sz w:val="24"/>
          <w:szCs w:val="24"/>
        </w:rPr>
        <w:t xml:space="preserve">agentes públicos pertencente </w:t>
      </w:r>
      <w:r w:rsidR="00627237" w:rsidRPr="00EC4996">
        <w:rPr>
          <w:rFonts w:ascii="Arial" w:hAnsi="Arial" w:cs="Arial"/>
          <w:sz w:val="24"/>
          <w:szCs w:val="24"/>
        </w:rPr>
        <w:t>à equipe de engenharia da Prefeitura Municipal.</w:t>
      </w:r>
    </w:p>
    <w:p w14:paraId="15F7196B" w14:textId="77777777" w:rsidR="00FD0E29" w:rsidRPr="001029F9" w:rsidRDefault="00FD0E29" w:rsidP="00C70B0F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606E13" w14:textId="576D44D9" w:rsidR="00547F0C" w:rsidRPr="001029F9" w:rsidRDefault="00547F0C" w:rsidP="00C70B0F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1029F9">
        <w:rPr>
          <w:rFonts w:ascii="Arial" w:hAnsi="Arial" w:cs="Arial"/>
          <w:b/>
          <w:bCs/>
          <w:sz w:val="24"/>
          <w:szCs w:val="24"/>
        </w:rPr>
        <w:t>FONTE: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265"/>
        <w:gridCol w:w="3117"/>
        <w:gridCol w:w="3118"/>
      </w:tblGrid>
      <w:tr w:rsidR="00832928" w:rsidRPr="001029F9" w14:paraId="69EE0E2D" w14:textId="77777777" w:rsidTr="00832928">
        <w:tc>
          <w:tcPr>
            <w:tcW w:w="2265" w:type="dxa"/>
          </w:tcPr>
          <w:p w14:paraId="7100AE74" w14:textId="3D4BDDAC" w:rsidR="00832928" w:rsidRPr="001029F9" w:rsidRDefault="00832928" w:rsidP="00F36B03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1029F9">
              <w:rPr>
                <w:rFonts w:ascii="Arial" w:hAnsi="Arial" w:cs="Arial"/>
                <w:b/>
                <w:bCs/>
              </w:rPr>
              <w:t>REDUZIDO</w:t>
            </w:r>
          </w:p>
        </w:tc>
        <w:tc>
          <w:tcPr>
            <w:tcW w:w="3117" w:type="dxa"/>
          </w:tcPr>
          <w:p w14:paraId="4231920D" w14:textId="59974B3C" w:rsidR="00832928" w:rsidRPr="001029F9" w:rsidRDefault="00832928" w:rsidP="00F36B03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1029F9">
              <w:rPr>
                <w:rFonts w:ascii="Arial" w:hAnsi="Arial" w:cs="Arial"/>
                <w:b/>
                <w:bCs/>
              </w:rPr>
              <w:t>DOTAÇÃO</w:t>
            </w:r>
          </w:p>
        </w:tc>
        <w:tc>
          <w:tcPr>
            <w:tcW w:w="3118" w:type="dxa"/>
          </w:tcPr>
          <w:p w14:paraId="02BCC495" w14:textId="1402B106" w:rsidR="00832928" w:rsidRPr="001029F9" w:rsidRDefault="00832928" w:rsidP="00F36B03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1029F9">
              <w:rPr>
                <w:rFonts w:ascii="Arial" w:hAnsi="Arial" w:cs="Arial"/>
                <w:b/>
                <w:bCs/>
              </w:rPr>
              <w:t>FONTE</w:t>
            </w:r>
          </w:p>
        </w:tc>
      </w:tr>
      <w:tr w:rsidR="00832928" w:rsidRPr="001029F9" w14:paraId="0B078C4D" w14:textId="77777777" w:rsidTr="00832928">
        <w:tc>
          <w:tcPr>
            <w:tcW w:w="2265" w:type="dxa"/>
          </w:tcPr>
          <w:p w14:paraId="670D93C5" w14:textId="7217296D" w:rsidR="00832928" w:rsidRPr="001029F9" w:rsidRDefault="00832928" w:rsidP="00E816F9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color w:val="000000"/>
              </w:rPr>
              <w:t>38</w:t>
            </w:r>
          </w:p>
        </w:tc>
        <w:tc>
          <w:tcPr>
            <w:tcW w:w="3117" w:type="dxa"/>
          </w:tcPr>
          <w:p w14:paraId="0EEAD864" w14:textId="4EB5F4E6" w:rsidR="00832928" w:rsidRPr="001029F9" w:rsidRDefault="00832928" w:rsidP="00E816F9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color w:val="000000"/>
              </w:rPr>
              <w:t>3.3.90.39</w:t>
            </w:r>
          </w:p>
        </w:tc>
        <w:tc>
          <w:tcPr>
            <w:tcW w:w="3118" w:type="dxa"/>
          </w:tcPr>
          <w:p w14:paraId="627C366A" w14:textId="738AB3EA" w:rsidR="00832928" w:rsidRPr="001029F9" w:rsidRDefault="00832928" w:rsidP="00E816F9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color w:val="000000"/>
              </w:rPr>
              <w:t>00000</w:t>
            </w:r>
          </w:p>
        </w:tc>
      </w:tr>
    </w:tbl>
    <w:p w14:paraId="66C9635B" w14:textId="77777777" w:rsidR="00547F0C" w:rsidRPr="001029F9" w:rsidRDefault="00547F0C" w:rsidP="00C70B0F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5DB8497" w14:textId="77777777" w:rsidR="005F07F3" w:rsidRPr="001029F9" w:rsidRDefault="005F07F3" w:rsidP="00F36B03">
      <w:pPr>
        <w:spacing w:after="80" w:line="360" w:lineRule="auto"/>
        <w:ind w:left="360"/>
        <w:jc w:val="both"/>
        <w:rPr>
          <w:rFonts w:ascii="Arial" w:hAnsi="Arial" w:cs="Arial"/>
          <w:b/>
          <w:bCs/>
          <w:spacing w:val="12"/>
          <w:kern w:val="16"/>
          <w:sz w:val="24"/>
          <w:szCs w:val="24"/>
        </w:rPr>
      </w:pPr>
    </w:p>
    <w:p w14:paraId="3E692539" w14:textId="77777777" w:rsidR="00E816F9" w:rsidRDefault="002625DD" w:rsidP="00E816F9">
      <w:pPr>
        <w:spacing w:after="80" w:line="360" w:lineRule="auto"/>
        <w:ind w:left="360"/>
        <w:jc w:val="both"/>
        <w:rPr>
          <w:rFonts w:ascii="Arial" w:hAnsi="Arial" w:cs="Arial"/>
          <w:b/>
          <w:bCs/>
          <w:spacing w:val="12"/>
          <w:kern w:val="16"/>
          <w:sz w:val="24"/>
          <w:szCs w:val="24"/>
        </w:rPr>
      </w:pPr>
      <w:r w:rsidRPr="001029F9">
        <w:rPr>
          <w:rFonts w:ascii="Arial" w:hAnsi="Arial" w:cs="Arial"/>
          <w:b/>
          <w:bCs/>
          <w:spacing w:val="12"/>
          <w:kern w:val="16"/>
          <w:sz w:val="24"/>
          <w:szCs w:val="24"/>
        </w:rPr>
        <w:t>Justifica</w:t>
      </w:r>
      <w:r w:rsidR="003B6CE7" w:rsidRPr="001029F9">
        <w:rPr>
          <w:rFonts w:ascii="Arial" w:hAnsi="Arial" w:cs="Arial"/>
          <w:b/>
          <w:bCs/>
          <w:spacing w:val="12"/>
          <w:kern w:val="16"/>
          <w:sz w:val="24"/>
          <w:szCs w:val="24"/>
        </w:rPr>
        <w:t>t</w:t>
      </w:r>
      <w:r w:rsidRPr="001029F9">
        <w:rPr>
          <w:rFonts w:ascii="Arial" w:hAnsi="Arial" w:cs="Arial"/>
          <w:b/>
          <w:bCs/>
          <w:spacing w:val="12"/>
          <w:kern w:val="16"/>
          <w:sz w:val="24"/>
          <w:szCs w:val="24"/>
        </w:rPr>
        <w:t>i</w:t>
      </w:r>
      <w:r w:rsidR="003B6CE7" w:rsidRPr="001029F9">
        <w:rPr>
          <w:rFonts w:ascii="Arial" w:hAnsi="Arial" w:cs="Arial"/>
          <w:b/>
          <w:bCs/>
          <w:spacing w:val="12"/>
          <w:kern w:val="16"/>
          <w:sz w:val="24"/>
          <w:szCs w:val="24"/>
        </w:rPr>
        <w:t>v</w:t>
      </w:r>
      <w:r w:rsidR="00E816F9">
        <w:rPr>
          <w:rFonts w:ascii="Arial" w:hAnsi="Arial" w:cs="Arial"/>
          <w:b/>
          <w:bCs/>
          <w:spacing w:val="12"/>
          <w:kern w:val="16"/>
          <w:sz w:val="24"/>
          <w:szCs w:val="24"/>
        </w:rPr>
        <w:t>a</w:t>
      </w:r>
    </w:p>
    <w:p w14:paraId="48008D67" w14:textId="6F6C2470" w:rsidR="008175FF" w:rsidRPr="0070344F" w:rsidRDefault="008175FF" w:rsidP="008175F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0344F">
        <w:rPr>
          <w:rFonts w:ascii="Arial" w:hAnsi="Arial" w:cs="Arial"/>
          <w:sz w:val="24"/>
          <w:szCs w:val="24"/>
        </w:rPr>
        <w:t>A Prefeitura necessita aprimorar a capacidade técnica de sua equipe de engenharia, visando a adoção de ferramentas modernas e eficientes para elaboração, análise e acompanhamento de projetos de obras públicas.</w:t>
      </w:r>
    </w:p>
    <w:p w14:paraId="657DF499" w14:textId="77777777" w:rsidR="0029379C" w:rsidRDefault="008175FF" w:rsidP="008175F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0344F">
        <w:rPr>
          <w:rFonts w:ascii="Arial" w:hAnsi="Arial" w:cs="Arial"/>
          <w:sz w:val="24"/>
          <w:szCs w:val="24"/>
        </w:rPr>
        <w:t xml:space="preserve">A utilização da metodologia Building Information Modeling (BIM) tornou-se um requisito fundamental no cenário da engenharia e arquitetura, por permitir maior precisão na concepção de projetos, integração entre disciplinas, redução de erros, </w:t>
      </w:r>
      <w:r w:rsidRPr="0070344F">
        <w:rPr>
          <w:rFonts w:ascii="Arial" w:hAnsi="Arial" w:cs="Arial"/>
          <w:sz w:val="24"/>
          <w:szCs w:val="24"/>
        </w:rPr>
        <w:lastRenderedPageBreak/>
        <w:t xml:space="preserve">otimização de recursos e transparência na gestão pública. Além disso, a Estratégia BIM </w:t>
      </w:r>
    </w:p>
    <w:p w14:paraId="583D9297" w14:textId="2C1D880C" w:rsidR="008175FF" w:rsidRPr="0070344F" w:rsidRDefault="008175FF" w:rsidP="008175F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0344F">
        <w:rPr>
          <w:rFonts w:ascii="Arial" w:hAnsi="Arial" w:cs="Arial"/>
          <w:sz w:val="24"/>
          <w:szCs w:val="24"/>
        </w:rPr>
        <w:t>BR, instituída pelo Governo Federal, estabelece diretrizes para a implementação gradual da metodologia no setor público, reforçando a urgência de capacitação dos servidores municipais.</w:t>
      </w:r>
    </w:p>
    <w:p w14:paraId="2BEF886C" w14:textId="7FE2A2E7" w:rsidR="0029379C" w:rsidRPr="0029379C" w:rsidRDefault="008175FF" w:rsidP="00547F0C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70344F">
        <w:rPr>
          <w:rFonts w:ascii="Arial" w:hAnsi="Arial" w:cs="Arial"/>
          <w:sz w:val="24"/>
          <w:szCs w:val="24"/>
        </w:rPr>
        <w:t>Nesse contexto, faz-se necessária a capacitação em BIM, de modo a habilitar a equipe técnica da Prefeitura a aplicar os conceitos e ferramentas dessa metodologia na elaboração</w:t>
      </w:r>
      <w:r w:rsidRPr="0070344F">
        <w:rPr>
          <w:rFonts w:ascii="Arial" w:hAnsi="Arial" w:cs="Arial"/>
          <w:b/>
          <w:bCs/>
          <w:sz w:val="24"/>
          <w:szCs w:val="24"/>
        </w:rPr>
        <w:t xml:space="preserve"> </w:t>
      </w:r>
      <w:r w:rsidRPr="0070344F">
        <w:rPr>
          <w:rFonts w:ascii="Arial" w:hAnsi="Arial" w:cs="Arial"/>
          <w:sz w:val="24"/>
          <w:szCs w:val="24"/>
        </w:rPr>
        <w:t>e gestão de</w:t>
      </w:r>
      <w:r w:rsidRPr="0070344F">
        <w:rPr>
          <w:rFonts w:ascii="Arial" w:hAnsi="Arial" w:cs="Arial"/>
          <w:b/>
          <w:bCs/>
          <w:sz w:val="24"/>
          <w:szCs w:val="24"/>
        </w:rPr>
        <w:t xml:space="preserve"> </w:t>
      </w:r>
      <w:r w:rsidRPr="0070344F">
        <w:rPr>
          <w:rFonts w:ascii="Arial" w:hAnsi="Arial" w:cs="Arial"/>
          <w:sz w:val="24"/>
          <w:szCs w:val="24"/>
        </w:rPr>
        <w:t>projetos e obras, garantindo maior eficiência, economicidade e qualidade na execução das políticas públicas de infraestrutura.</w:t>
      </w:r>
    </w:p>
    <w:p w14:paraId="12C7B370" w14:textId="77777777" w:rsidR="0029379C" w:rsidRDefault="0029379C" w:rsidP="00547F0C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34E4F76" w14:textId="77777777" w:rsidR="0029379C" w:rsidRPr="001029F9" w:rsidRDefault="0029379C" w:rsidP="00547F0C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46D9217" w14:textId="1DA47462" w:rsidR="00F7534D" w:rsidRPr="001029F9" w:rsidRDefault="005F07F3" w:rsidP="00547F0C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1029F9">
        <w:rPr>
          <w:rFonts w:ascii="Arial" w:hAnsi="Arial" w:cs="Arial"/>
          <w:b/>
          <w:bCs/>
          <w:sz w:val="24"/>
          <w:szCs w:val="24"/>
        </w:rPr>
        <w:t xml:space="preserve">     </w:t>
      </w:r>
      <w:r w:rsidR="005357FE" w:rsidRPr="001029F9">
        <w:rPr>
          <w:rFonts w:ascii="Arial" w:hAnsi="Arial" w:cs="Arial"/>
          <w:b/>
          <w:bCs/>
          <w:sz w:val="24"/>
          <w:szCs w:val="24"/>
        </w:rPr>
        <w:t>F</w:t>
      </w:r>
      <w:r w:rsidR="001029F9">
        <w:rPr>
          <w:rFonts w:ascii="Arial" w:hAnsi="Arial" w:cs="Arial"/>
          <w:b/>
          <w:bCs/>
          <w:sz w:val="24"/>
          <w:szCs w:val="24"/>
        </w:rPr>
        <w:t>undamentação</w:t>
      </w:r>
    </w:p>
    <w:p w14:paraId="03B7E98C" w14:textId="745BF85D" w:rsidR="00307087" w:rsidRPr="00627237" w:rsidRDefault="005F07F3" w:rsidP="00307087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029F9">
        <w:rPr>
          <w:rFonts w:ascii="Arial" w:hAnsi="Arial" w:cs="Arial"/>
          <w:sz w:val="24"/>
          <w:szCs w:val="24"/>
        </w:rPr>
        <w:t xml:space="preserve">   </w:t>
      </w:r>
      <w:r w:rsidR="00F238EF">
        <w:rPr>
          <w:rFonts w:ascii="Arial" w:hAnsi="Arial" w:cs="Arial"/>
          <w:sz w:val="24"/>
          <w:szCs w:val="24"/>
        </w:rPr>
        <w:tab/>
      </w:r>
      <w:bookmarkStart w:id="3" w:name="_Hlk209451242"/>
      <w:r w:rsidRPr="001029F9">
        <w:rPr>
          <w:rFonts w:ascii="Arial" w:hAnsi="Arial" w:cs="Arial"/>
          <w:sz w:val="24"/>
          <w:szCs w:val="24"/>
        </w:rPr>
        <w:t xml:space="preserve"> </w:t>
      </w:r>
      <w:bookmarkStart w:id="4" w:name="_Hlk209452005"/>
      <w:bookmarkStart w:id="5" w:name="_Hlk209450571"/>
      <w:r w:rsidR="00307087" w:rsidRPr="00307087">
        <w:rPr>
          <w:rFonts w:ascii="Arial" w:hAnsi="Arial" w:cs="Arial"/>
          <w:sz w:val="24"/>
          <w:szCs w:val="24"/>
        </w:rPr>
        <w:t>A presente c</w:t>
      </w:r>
      <w:r w:rsidR="00627237">
        <w:rPr>
          <w:rFonts w:ascii="Arial" w:hAnsi="Arial" w:cs="Arial"/>
          <w:sz w:val="24"/>
          <w:szCs w:val="24"/>
        </w:rPr>
        <w:t>apacitação</w:t>
      </w:r>
      <w:r w:rsidR="00307087" w:rsidRPr="00307087">
        <w:rPr>
          <w:rFonts w:ascii="Arial" w:hAnsi="Arial" w:cs="Arial"/>
          <w:sz w:val="24"/>
          <w:szCs w:val="24"/>
        </w:rPr>
        <w:t xml:space="preserve"> encontra amparo</w:t>
      </w:r>
      <w:r w:rsidR="00627237">
        <w:rPr>
          <w:rFonts w:ascii="Arial" w:hAnsi="Arial" w:cs="Arial"/>
          <w:sz w:val="24"/>
          <w:szCs w:val="24"/>
        </w:rPr>
        <w:t xml:space="preserve"> na Lei Federal n° 14.133/2021, art. 74, inciso III, alínea f, </w:t>
      </w:r>
      <w:r w:rsidR="00307087" w:rsidRPr="00307087">
        <w:rPr>
          <w:rFonts w:ascii="Arial" w:hAnsi="Arial" w:cs="Arial"/>
          <w:sz w:val="24"/>
          <w:szCs w:val="24"/>
        </w:rPr>
        <w:t>que prevê a inexigibilidade de licitação quando houver inviabilidade de competição em razão da contratação de profissional ou empresa de notória especialização, reconhecida pela sua experiência, reputação e desempenho em sua área de atuação</w:t>
      </w:r>
      <w:r w:rsidR="00307087" w:rsidRPr="00307087">
        <w:rPr>
          <w:rFonts w:ascii="Arial" w:hAnsi="Arial" w:cs="Arial"/>
        </w:rPr>
        <w:t>.</w:t>
      </w:r>
    </w:p>
    <w:bookmarkEnd w:id="4"/>
    <w:p w14:paraId="41874519" w14:textId="77777777" w:rsidR="00307087" w:rsidRPr="00307087" w:rsidRDefault="00307087" w:rsidP="00F238EF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07087">
        <w:rPr>
          <w:rFonts w:ascii="Arial" w:hAnsi="Arial" w:cs="Arial"/>
          <w:sz w:val="24"/>
          <w:szCs w:val="24"/>
        </w:rPr>
        <w:t>Considerando que a capacitação em Building Information Modeling (BIM) exige conhecimentos técnicos específicos, metodologia própria e experiência comprovada na formação de profissionais da engenharia, mostra-se inviável a realização de procedimento competitivo, dada a singularidade do objeto e a notória especialização da empresa a ser contratada.</w:t>
      </w:r>
    </w:p>
    <w:p w14:paraId="7D72B47C" w14:textId="77777777" w:rsidR="00307087" w:rsidRPr="00307087" w:rsidRDefault="00307087" w:rsidP="00F238EF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07087">
        <w:rPr>
          <w:rFonts w:ascii="Arial" w:hAnsi="Arial" w:cs="Arial"/>
          <w:sz w:val="24"/>
          <w:szCs w:val="24"/>
        </w:rPr>
        <w:t>Assim, a contratação por inexigibilidade observa os princípios da legalidade, eficiência e interesse público, garantindo à equipe de engenharia da Prefeitura acesso a treinamento adequado e alinhado às melhores práticas do setor.</w:t>
      </w:r>
    </w:p>
    <w:bookmarkEnd w:id="3"/>
    <w:bookmarkEnd w:id="5"/>
    <w:p w14:paraId="47A38755" w14:textId="04806754" w:rsidR="00571FDF" w:rsidRPr="001029F9" w:rsidRDefault="00571FDF" w:rsidP="00547F0C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B2CD224" w14:textId="557B1FF2" w:rsidR="00FD0E29" w:rsidRDefault="005F07F3" w:rsidP="00547F0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029F9">
        <w:rPr>
          <w:rFonts w:ascii="Arial" w:hAnsi="Arial" w:cs="Arial"/>
          <w:sz w:val="24"/>
          <w:szCs w:val="24"/>
        </w:rPr>
        <w:t xml:space="preserve">     </w:t>
      </w:r>
    </w:p>
    <w:p w14:paraId="4B957C17" w14:textId="77777777" w:rsidR="00485AA4" w:rsidRDefault="00485AA4" w:rsidP="00547F0C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20A60AB" w14:textId="77777777" w:rsidR="00485AA4" w:rsidRDefault="00485AA4" w:rsidP="00547F0C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EEDDDA6" w14:textId="77777777" w:rsidR="00485AA4" w:rsidRPr="001029F9" w:rsidRDefault="00485AA4" w:rsidP="00547F0C">
      <w:pPr>
        <w:spacing w:line="360" w:lineRule="auto"/>
        <w:jc w:val="both"/>
        <w:rPr>
          <w:rFonts w:ascii="Arial" w:hAnsi="Arial" w:cs="Arial"/>
          <w:spacing w:val="12"/>
          <w:kern w:val="16"/>
          <w:sz w:val="24"/>
          <w:szCs w:val="24"/>
        </w:rPr>
      </w:pPr>
    </w:p>
    <w:p w14:paraId="76E8DE5F" w14:textId="77777777" w:rsidR="00627606" w:rsidRPr="001029F9" w:rsidRDefault="00627606" w:rsidP="00627606">
      <w:pPr>
        <w:jc w:val="both"/>
        <w:rPr>
          <w:rFonts w:ascii="Arial" w:hAnsi="Arial" w:cs="Arial"/>
          <w:bCs/>
          <w:sz w:val="24"/>
          <w:szCs w:val="24"/>
        </w:rPr>
      </w:pPr>
    </w:p>
    <w:p w14:paraId="0141AA6E" w14:textId="76561EBA" w:rsidR="00B442CE" w:rsidRPr="001029F9" w:rsidRDefault="00627606" w:rsidP="00F36B03">
      <w:pPr>
        <w:spacing w:line="360" w:lineRule="auto"/>
        <w:jc w:val="both"/>
        <w:rPr>
          <w:rFonts w:ascii="Arial" w:hAnsi="Arial" w:cs="Arial"/>
          <w:b/>
          <w:bCs/>
          <w:spacing w:val="12"/>
          <w:kern w:val="16"/>
          <w:sz w:val="24"/>
          <w:szCs w:val="24"/>
          <w14:ligatures w14:val="all"/>
        </w:rPr>
      </w:pPr>
      <w:r w:rsidRPr="001029F9">
        <w:rPr>
          <w:rFonts w:ascii="Arial" w:hAnsi="Arial" w:cs="Arial"/>
          <w:b/>
          <w:bCs/>
          <w:spacing w:val="12"/>
          <w:kern w:val="16"/>
          <w:sz w:val="24"/>
          <w:szCs w:val="24"/>
          <w14:ligatures w14:val="all"/>
        </w:rPr>
        <w:lastRenderedPageBreak/>
        <w:t xml:space="preserve"> Previsão de data de entrada ou em que data deve ser iniciada </w:t>
      </w:r>
      <w:r w:rsidR="008653C3" w:rsidRPr="001029F9">
        <w:rPr>
          <w:rFonts w:ascii="Arial" w:hAnsi="Arial" w:cs="Arial"/>
          <w:b/>
          <w:bCs/>
          <w:spacing w:val="12"/>
          <w:kern w:val="16"/>
          <w:sz w:val="24"/>
          <w:szCs w:val="24"/>
          <w14:ligatures w14:val="all"/>
        </w:rPr>
        <w:t>o projeto</w:t>
      </w:r>
    </w:p>
    <w:p w14:paraId="3C69CA09" w14:textId="2617CA50" w:rsidR="00B442CE" w:rsidRPr="001029F9" w:rsidRDefault="0031033A" w:rsidP="00F36B03">
      <w:pPr>
        <w:pStyle w:val="PargrafodaLista"/>
        <w:spacing w:line="360" w:lineRule="auto"/>
        <w:jc w:val="both"/>
        <w:rPr>
          <w:rFonts w:ascii="Arial" w:hAnsi="Arial" w:cs="Arial"/>
          <w:spacing w:val="12"/>
          <w:kern w:val="16"/>
          <w:sz w:val="24"/>
          <w:szCs w:val="24"/>
          <w14:ligatures w14:val="all"/>
        </w:rPr>
      </w:pPr>
      <w:r w:rsidRPr="00DC557E">
        <w:rPr>
          <w:rFonts w:ascii="Arial" w:hAnsi="Arial" w:cs="Arial"/>
          <w:spacing w:val="12"/>
          <w:kern w:val="16"/>
          <w:sz w:val="24"/>
          <w:szCs w:val="24"/>
          <w14:ligatures w14:val="all"/>
        </w:rPr>
        <w:t>At</w:t>
      </w:r>
      <w:r w:rsidR="008653C3" w:rsidRPr="00DC557E">
        <w:rPr>
          <w:rFonts w:ascii="Arial" w:hAnsi="Arial" w:cs="Arial"/>
          <w:spacing w:val="12"/>
          <w:kern w:val="16"/>
          <w:sz w:val="24"/>
          <w:szCs w:val="24"/>
          <w14:ligatures w14:val="all"/>
        </w:rPr>
        <w:t xml:space="preserve">é o dia </w:t>
      </w:r>
      <w:r w:rsidR="0003550B">
        <w:rPr>
          <w:rFonts w:ascii="Arial" w:hAnsi="Arial" w:cs="Arial"/>
          <w:spacing w:val="12"/>
          <w:kern w:val="16"/>
          <w:sz w:val="24"/>
          <w:szCs w:val="24"/>
          <w14:ligatures w14:val="all"/>
        </w:rPr>
        <w:t>15</w:t>
      </w:r>
      <w:r w:rsidR="00DC557E">
        <w:rPr>
          <w:rFonts w:ascii="Arial" w:hAnsi="Arial" w:cs="Arial"/>
          <w:spacing w:val="12"/>
          <w:kern w:val="16"/>
          <w:sz w:val="24"/>
          <w:szCs w:val="24"/>
          <w14:ligatures w14:val="all"/>
        </w:rPr>
        <w:t xml:space="preserve"> de outubro de 2025.</w:t>
      </w:r>
    </w:p>
    <w:p w14:paraId="1A1ED5C7" w14:textId="77777777" w:rsidR="003B6CE7" w:rsidRDefault="003B6CE7" w:rsidP="003B6CE7">
      <w:pPr>
        <w:pStyle w:val="PargrafodaLista"/>
        <w:spacing w:after="80" w:line="360" w:lineRule="auto"/>
        <w:ind w:left="1440"/>
        <w:jc w:val="both"/>
        <w:rPr>
          <w:rFonts w:ascii="Arial" w:hAnsi="Arial" w:cs="Arial"/>
          <w:spacing w:val="12"/>
          <w:kern w:val="16"/>
          <w:sz w:val="24"/>
          <w:szCs w:val="24"/>
        </w:rPr>
      </w:pPr>
    </w:p>
    <w:p w14:paraId="57266656" w14:textId="77777777" w:rsidR="00485AA4" w:rsidRDefault="00485AA4" w:rsidP="003B6CE7">
      <w:pPr>
        <w:pStyle w:val="PargrafodaLista"/>
        <w:spacing w:after="80" w:line="360" w:lineRule="auto"/>
        <w:ind w:left="1440"/>
        <w:jc w:val="both"/>
        <w:rPr>
          <w:rFonts w:ascii="Arial" w:hAnsi="Arial" w:cs="Arial"/>
          <w:spacing w:val="12"/>
          <w:kern w:val="16"/>
          <w:sz w:val="24"/>
          <w:szCs w:val="24"/>
        </w:rPr>
      </w:pPr>
    </w:p>
    <w:p w14:paraId="32A86D67" w14:textId="1A307714" w:rsidR="00130E89" w:rsidRPr="001029F9" w:rsidRDefault="00823A5A" w:rsidP="00485AA4">
      <w:pPr>
        <w:spacing w:before="200" w:after="200" w:line="276" w:lineRule="auto"/>
        <w:jc w:val="right"/>
        <w:rPr>
          <w:rFonts w:ascii="Arial" w:hAnsi="Arial" w:cs="Arial"/>
          <w:kern w:val="16"/>
          <w:sz w:val="24"/>
          <w:szCs w:val="24"/>
        </w:rPr>
      </w:pPr>
      <w:r w:rsidRPr="001029F9">
        <w:rPr>
          <w:rFonts w:ascii="Arial" w:hAnsi="Arial" w:cs="Arial"/>
          <w:kern w:val="16"/>
          <w:sz w:val="24"/>
          <w:szCs w:val="24"/>
        </w:rPr>
        <w:t>Vera Cruz do Oest</w:t>
      </w:r>
      <w:r w:rsidR="00F238EF">
        <w:rPr>
          <w:rFonts w:ascii="Arial" w:hAnsi="Arial" w:cs="Arial"/>
          <w:kern w:val="16"/>
          <w:sz w:val="24"/>
          <w:szCs w:val="24"/>
        </w:rPr>
        <w:t>e</w:t>
      </w:r>
      <w:r w:rsidR="001B71C3">
        <w:rPr>
          <w:rFonts w:ascii="Arial" w:hAnsi="Arial" w:cs="Arial"/>
          <w:kern w:val="16"/>
          <w:sz w:val="24"/>
          <w:szCs w:val="24"/>
        </w:rPr>
        <w:t xml:space="preserve">, </w:t>
      </w:r>
      <w:r w:rsidR="001122CE">
        <w:rPr>
          <w:rFonts w:ascii="Arial" w:hAnsi="Arial" w:cs="Arial"/>
          <w:kern w:val="16"/>
          <w:sz w:val="24"/>
          <w:szCs w:val="24"/>
        </w:rPr>
        <w:t>30</w:t>
      </w:r>
      <w:r w:rsidR="001B71C3">
        <w:rPr>
          <w:rFonts w:ascii="Arial" w:hAnsi="Arial" w:cs="Arial"/>
          <w:kern w:val="16"/>
          <w:sz w:val="24"/>
          <w:szCs w:val="24"/>
        </w:rPr>
        <w:t xml:space="preserve"> de setembro de 2025.</w:t>
      </w:r>
    </w:p>
    <w:p w14:paraId="550A2542" w14:textId="77777777" w:rsidR="00485AA4" w:rsidRDefault="00485AA4" w:rsidP="00485AA4">
      <w:pPr>
        <w:spacing w:line="360" w:lineRule="auto"/>
        <w:rPr>
          <w:rFonts w:ascii="Arial" w:hAnsi="Arial" w:cs="Arial"/>
          <w:kern w:val="16"/>
          <w:sz w:val="24"/>
          <w:szCs w:val="24"/>
        </w:rPr>
      </w:pPr>
    </w:p>
    <w:p w14:paraId="2EAB2646" w14:textId="77777777" w:rsidR="00485AA4" w:rsidRDefault="00485AA4" w:rsidP="00307087">
      <w:pPr>
        <w:spacing w:line="360" w:lineRule="auto"/>
        <w:ind w:left="-567" w:firstLine="567"/>
        <w:rPr>
          <w:rFonts w:ascii="Arial" w:hAnsi="Arial" w:cs="Arial"/>
          <w:kern w:val="16"/>
          <w:sz w:val="24"/>
          <w:szCs w:val="24"/>
        </w:rPr>
      </w:pPr>
    </w:p>
    <w:p w14:paraId="4021C550" w14:textId="77777777" w:rsidR="00485AA4" w:rsidRDefault="00485AA4" w:rsidP="00307087">
      <w:pPr>
        <w:spacing w:line="360" w:lineRule="auto"/>
        <w:ind w:left="-567" w:firstLine="567"/>
        <w:rPr>
          <w:rFonts w:ascii="Arial" w:hAnsi="Arial" w:cs="Arial"/>
          <w:kern w:val="16"/>
          <w:sz w:val="24"/>
          <w:szCs w:val="24"/>
        </w:rPr>
      </w:pPr>
    </w:p>
    <w:p w14:paraId="66FF19D0" w14:textId="77777777" w:rsidR="00485AA4" w:rsidRDefault="00485AA4" w:rsidP="00307087">
      <w:pPr>
        <w:spacing w:line="360" w:lineRule="auto"/>
        <w:ind w:left="-567" w:firstLine="567"/>
        <w:rPr>
          <w:rFonts w:ascii="Arial" w:hAnsi="Arial" w:cs="Arial"/>
          <w:kern w:val="16"/>
          <w:sz w:val="24"/>
          <w:szCs w:val="24"/>
        </w:rPr>
      </w:pPr>
    </w:p>
    <w:p w14:paraId="5F919C54" w14:textId="77777777" w:rsidR="00485AA4" w:rsidRDefault="00485AA4" w:rsidP="00307087">
      <w:pPr>
        <w:spacing w:line="360" w:lineRule="auto"/>
        <w:ind w:left="-567" w:firstLine="567"/>
        <w:rPr>
          <w:rFonts w:ascii="Arial" w:hAnsi="Arial" w:cs="Arial"/>
          <w:kern w:val="16"/>
          <w:sz w:val="24"/>
          <w:szCs w:val="24"/>
        </w:rPr>
      </w:pPr>
    </w:p>
    <w:p w14:paraId="29724DB2" w14:textId="77777777" w:rsidR="00485AA4" w:rsidRDefault="00485AA4" w:rsidP="00307087">
      <w:pPr>
        <w:spacing w:line="360" w:lineRule="auto"/>
        <w:ind w:left="-567" w:firstLine="567"/>
        <w:rPr>
          <w:rFonts w:ascii="Arial" w:hAnsi="Arial" w:cs="Arial"/>
          <w:kern w:val="16"/>
          <w:sz w:val="24"/>
          <w:szCs w:val="24"/>
        </w:rPr>
      </w:pPr>
    </w:p>
    <w:p w14:paraId="32B2FAAE" w14:textId="77777777" w:rsidR="00485AA4" w:rsidRDefault="00485AA4" w:rsidP="00307087">
      <w:pPr>
        <w:spacing w:line="360" w:lineRule="auto"/>
        <w:ind w:left="-567" w:firstLine="567"/>
        <w:rPr>
          <w:rFonts w:ascii="Arial" w:hAnsi="Arial" w:cs="Arial"/>
          <w:kern w:val="16"/>
          <w:sz w:val="24"/>
          <w:szCs w:val="24"/>
        </w:rPr>
      </w:pPr>
    </w:p>
    <w:p w14:paraId="355F7412" w14:textId="77777777" w:rsidR="00485AA4" w:rsidRDefault="00485AA4" w:rsidP="00307087">
      <w:pPr>
        <w:spacing w:line="360" w:lineRule="auto"/>
        <w:ind w:left="-567" w:firstLine="567"/>
        <w:rPr>
          <w:rFonts w:ascii="Arial" w:hAnsi="Arial" w:cs="Arial"/>
          <w:kern w:val="16"/>
          <w:sz w:val="24"/>
          <w:szCs w:val="24"/>
        </w:rPr>
      </w:pPr>
    </w:p>
    <w:p w14:paraId="28566AFC" w14:textId="77777777" w:rsidR="00485AA4" w:rsidRDefault="00485AA4" w:rsidP="00307087">
      <w:pPr>
        <w:spacing w:line="360" w:lineRule="auto"/>
        <w:ind w:left="-567" w:firstLine="567"/>
        <w:rPr>
          <w:rFonts w:ascii="Arial" w:hAnsi="Arial" w:cs="Arial"/>
          <w:kern w:val="16"/>
          <w:sz w:val="24"/>
          <w:szCs w:val="24"/>
        </w:rPr>
      </w:pPr>
    </w:p>
    <w:p w14:paraId="0BC5C336" w14:textId="77777777" w:rsidR="00485AA4" w:rsidRDefault="00485AA4" w:rsidP="00307087">
      <w:pPr>
        <w:spacing w:line="360" w:lineRule="auto"/>
        <w:ind w:left="-567" w:firstLine="567"/>
        <w:rPr>
          <w:rFonts w:ascii="Arial" w:hAnsi="Arial" w:cs="Arial"/>
          <w:kern w:val="16"/>
          <w:sz w:val="24"/>
          <w:szCs w:val="24"/>
        </w:rPr>
      </w:pPr>
    </w:p>
    <w:p w14:paraId="4647AA02" w14:textId="77777777" w:rsidR="00485AA4" w:rsidRDefault="00485AA4" w:rsidP="00307087">
      <w:pPr>
        <w:spacing w:line="360" w:lineRule="auto"/>
        <w:ind w:left="-567" w:firstLine="567"/>
        <w:rPr>
          <w:rFonts w:ascii="Arial" w:hAnsi="Arial" w:cs="Arial"/>
          <w:kern w:val="16"/>
          <w:sz w:val="24"/>
          <w:szCs w:val="24"/>
        </w:rPr>
      </w:pPr>
    </w:p>
    <w:p w14:paraId="27F05B4D" w14:textId="77777777" w:rsidR="00485AA4" w:rsidRDefault="00485AA4" w:rsidP="00307087">
      <w:pPr>
        <w:spacing w:line="360" w:lineRule="auto"/>
        <w:ind w:left="-567" w:firstLine="567"/>
        <w:rPr>
          <w:rFonts w:ascii="Arial" w:hAnsi="Arial" w:cs="Arial"/>
          <w:kern w:val="16"/>
          <w:sz w:val="24"/>
          <w:szCs w:val="24"/>
        </w:rPr>
      </w:pPr>
    </w:p>
    <w:p w14:paraId="429E09E5" w14:textId="77777777" w:rsidR="00485AA4" w:rsidRDefault="00485AA4" w:rsidP="00307087">
      <w:pPr>
        <w:spacing w:line="360" w:lineRule="auto"/>
        <w:ind w:left="-567" w:firstLine="567"/>
        <w:rPr>
          <w:rFonts w:ascii="Arial" w:hAnsi="Arial" w:cs="Arial"/>
          <w:kern w:val="16"/>
          <w:sz w:val="24"/>
          <w:szCs w:val="24"/>
        </w:rPr>
      </w:pPr>
    </w:p>
    <w:p w14:paraId="47DAA3D3" w14:textId="77777777" w:rsidR="00307087" w:rsidRPr="001029F9" w:rsidRDefault="00307087" w:rsidP="00307087">
      <w:pPr>
        <w:spacing w:line="360" w:lineRule="auto"/>
        <w:ind w:left="-567" w:firstLine="567"/>
        <w:rPr>
          <w:rFonts w:ascii="Arial" w:hAnsi="Arial" w:cs="Arial"/>
          <w:kern w:val="16"/>
          <w:sz w:val="24"/>
          <w:szCs w:val="24"/>
        </w:rPr>
      </w:pPr>
    </w:p>
    <w:p w14:paraId="2172894A" w14:textId="77777777" w:rsidR="00C070AA" w:rsidRPr="001029F9" w:rsidRDefault="001275D5" w:rsidP="00FF0986">
      <w:pPr>
        <w:spacing w:line="360" w:lineRule="auto"/>
        <w:ind w:left="-567" w:firstLine="567"/>
        <w:jc w:val="center"/>
        <w:rPr>
          <w:rFonts w:ascii="Arial" w:hAnsi="Arial" w:cs="Arial"/>
          <w:kern w:val="16"/>
          <w:sz w:val="24"/>
          <w:szCs w:val="24"/>
        </w:rPr>
      </w:pPr>
      <w:r w:rsidRPr="001029F9">
        <w:rPr>
          <w:rFonts w:ascii="Arial" w:hAnsi="Arial" w:cs="Arial"/>
          <w:kern w:val="16"/>
          <w:sz w:val="24"/>
          <w:szCs w:val="24"/>
        </w:rPr>
        <w:t>_____________________________________</w:t>
      </w:r>
    </w:p>
    <w:bookmarkEnd w:id="1"/>
    <w:p w14:paraId="11B94213" w14:textId="2D59474D" w:rsidR="00627606" w:rsidRPr="001029F9" w:rsidRDefault="006A65FE" w:rsidP="00627606">
      <w:pPr>
        <w:jc w:val="center"/>
        <w:rPr>
          <w:rFonts w:ascii="Arial" w:hAnsi="Arial" w:cs="Arial"/>
          <w:b/>
          <w:sz w:val="24"/>
          <w:szCs w:val="24"/>
        </w:rPr>
      </w:pPr>
      <w:r w:rsidRPr="001029F9">
        <w:rPr>
          <w:rFonts w:ascii="Arial" w:hAnsi="Arial" w:cs="Arial"/>
          <w:b/>
          <w:sz w:val="24"/>
          <w:szCs w:val="24"/>
        </w:rPr>
        <w:t>Francielly Mattei Dias</w:t>
      </w:r>
    </w:p>
    <w:p w14:paraId="0B2896CA" w14:textId="35F31341" w:rsidR="00627606" w:rsidRPr="001029F9" w:rsidRDefault="00627606" w:rsidP="00627606">
      <w:pPr>
        <w:jc w:val="center"/>
        <w:rPr>
          <w:rFonts w:ascii="Arial" w:hAnsi="Arial" w:cs="Arial"/>
          <w:sz w:val="24"/>
          <w:szCs w:val="24"/>
        </w:rPr>
      </w:pPr>
      <w:r w:rsidRPr="001029F9">
        <w:rPr>
          <w:rFonts w:ascii="Arial" w:hAnsi="Arial" w:cs="Arial"/>
          <w:sz w:val="24"/>
          <w:szCs w:val="24"/>
        </w:rPr>
        <w:t xml:space="preserve">Secretaria Municipal de </w:t>
      </w:r>
      <w:r w:rsidR="006A65FE" w:rsidRPr="001029F9">
        <w:rPr>
          <w:rFonts w:ascii="Arial" w:hAnsi="Arial" w:cs="Arial"/>
          <w:sz w:val="24"/>
          <w:szCs w:val="24"/>
        </w:rPr>
        <w:t>Planejamento</w:t>
      </w:r>
    </w:p>
    <w:p w14:paraId="065A10BE" w14:textId="47998B60" w:rsidR="00FF0986" w:rsidRPr="00117F64" w:rsidRDefault="00571FDF" w:rsidP="00A8140A">
      <w:pPr>
        <w:spacing w:line="360" w:lineRule="auto"/>
        <w:rPr>
          <w:rFonts w:ascii="Arial" w:hAnsi="Arial" w:cs="Arial"/>
          <w:kern w:val="16"/>
          <w:sz w:val="24"/>
          <w:szCs w:val="24"/>
        </w:rPr>
      </w:pPr>
      <w:r w:rsidRPr="00117F64">
        <w:rPr>
          <w:rFonts w:ascii="Arial" w:hAnsi="Arial" w:cs="Arial"/>
          <w:kern w:val="16"/>
          <w:sz w:val="24"/>
          <w:szCs w:val="24"/>
        </w:rPr>
        <w:t xml:space="preserve">               </w:t>
      </w:r>
    </w:p>
    <w:sectPr w:rsidR="00FF0986" w:rsidRPr="00117F64" w:rsidSect="004657CA">
      <w:headerReference w:type="default" r:id="rId8"/>
      <w:pgSz w:w="11907" w:h="16840" w:code="9"/>
      <w:pgMar w:top="2552" w:right="1134" w:bottom="1418" w:left="1701" w:header="34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486FF" w14:textId="77777777" w:rsidR="0028554B" w:rsidRDefault="0028554B">
      <w:r>
        <w:separator/>
      </w:r>
    </w:p>
  </w:endnote>
  <w:endnote w:type="continuationSeparator" w:id="0">
    <w:p w14:paraId="17B88494" w14:textId="77777777" w:rsidR="0028554B" w:rsidRDefault="00285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6E1AF" w14:textId="77777777" w:rsidR="0028554B" w:rsidRDefault="0028554B">
      <w:r>
        <w:separator/>
      </w:r>
    </w:p>
  </w:footnote>
  <w:footnote w:type="continuationSeparator" w:id="0">
    <w:p w14:paraId="68287E3B" w14:textId="77777777" w:rsidR="0028554B" w:rsidRDefault="002855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A3DE3" w14:textId="77777777" w:rsidR="00940750" w:rsidRDefault="00000000">
    <w:pPr>
      <w:pStyle w:val="Cabealho"/>
      <w:ind w:left="-284"/>
    </w:pPr>
    <w:r>
      <w:rPr>
        <w:noProof/>
      </w:rPr>
      <w:object w:dxaOrig="1440" w:dyaOrig="1440" w14:anchorId="2706EA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6" type="#_x0000_t75" style="position:absolute;left:0;text-align:left;margin-left:-18pt;margin-top:-17.8pt;width:94.6pt;height:99.2pt;z-index:251658240">
          <v:imagedata r:id="rId1" o:title=""/>
        </v:shape>
        <o:OLEObject Type="Embed" ProgID="MSPhotoEd.3" ShapeID="_x0000_s1036" DrawAspect="Content" ObjectID="_1823953994" r:id="rId2"/>
      </w:object>
    </w:r>
    <w:r>
      <w:rPr>
        <w:noProof/>
      </w:rPr>
      <w:object w:dxaOrig="1440" w:dyaOrig="1440" w14:anchorId="4F6D88B6">
        <v:group id="_x0000_s1025" style="position:absolute;left:0;text-align:left;margin-left:-45pt;margin-top:-8.8pt;width:569.4pt;height:774pt;z-index:-251659264" coordorigin="864,576" coordsize="11388,16272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8508;top:1296;width:3744;height:432" stroked="f">
            <v:textbox style="mso-next-textbox:#_x0000_s1026">
              <w:txbxContent>
                <w:p w14:paraId="335F5017" w14:textId="77777777" w:rsidR="00940750" w:rsidRDefault="00940750">
                  <w:pPr>
                    <w:pStyle w:val="Corpodetexto"/>
                    <w:rPr>
                      <w:sz w:val="20"/>
                    </w:rPr>
                  </w:pPr>
                  <w:r>
                    <w:rPr>
                      <w:b/>
                      <w:sz w:val="22"/>
                    </w:rPr>
                    <w:t xml:space="preserve">   </w:t>
                  </w:r>
                  <w:r>
                    <w:rPr>
                      <w:sz w:val="20"/>
                    </w:rPr>
                    <w:t>ESTADO DO PARANÁ</w:t>
                  </w:r>
                </w:p>
              </w:txbxContent>
            </v:textbox>
          </v:shape>
          <v:group id="_x0000_s1027" style="position:absolute;left:864;top:576;width:10656;height:16272" coordorigin="864,576" coordsize="10656,16272">
            <v:shape id="_x0000_s1028" type="#_x0000_t75" style="position:absolute;left:1701;top:1418;width:210;height:570">
              <v:imagedata r:id="rId3" o:title=""/>
            </v:shape>
            <v:shape id="_x0000_s1029" type="#_x0000_t202" style="position:absolute;left:3168;top:576;width:8064;height:720" stroked="f">
              <v:textbox style="mso-next-textbox:#_x0000_s1029">
                <w:txbxContent>
                  <w:p w14:paraId="289702B3" w14:textId="77777777" w:rsidR="00940750" w:rsidRDefault="00940750">
                    <w:pPr>
                      <w:pStyle w:val="Ttulo1"/>
                      <w:spacing w:before="100"/>
                      <w:rPr>
                        <w:rFonts w:ascii="Arial" w:hAnsi="Arial"/>
                        <w:b w:val="0"/>
                        <w:sz w:val="52"/>
                      </w:rPr>
                    </w:pPr>
                    <w:r>
                      <w:rPr>
                        <w:rFonts w:ascii="Arial" w:hAnsi="Arial"/>
                        <w:b w:val="0"/>
                        <w:sz w:val="40"/>
                      </w:rPr>
                      <w:t>MUNICIPIO DE VERA CRUZ DO OESTE</w:t>
                    </w:r>
                    <w:r>
                      <w:rPr>
                        <w:rFonts w:ascii="Arial" w:hAnsi="Arial"/>
                        <w:b w:val="0"/>
                        <w:sz w:val="52"/>
                      </w:rPr>
                      <w:t xml:space="preserve"> OEOEOESTE</w:t>
                    </w:r>
                  </w:p>
                  <w:p w14:paraId="444F4BD1" w14:textId="77777777" w:rsidR="00940750" w:rsidRDefault="00940750"/>
                  <w:p w14:paraId="311C7302" w14:textId="77777777" w:rsidR="00940750" w:rsidRDefault="00940750"/>
                  <w:p w14:paraId="2B74E4A7" w14:textId="77777777" w:rsidR="00940750" w:rsidRDefault="00940750"/>
                </w:txbxContent>
              </v:textbox>
            </v:shape>
            <v:group id="_x0000_s1030" style="position:absolute;left:864;top:1296;width:10656;height:15552" coordorigin="864,1296" coordsize="10656,16416">
              <v:rect id="_x0000_s1031" style="position:absolute;left:864;top:1296;width:10656;height:16128" filled="f"/>
              <v:shape id="_x0000_s1032" type="#_x0000_t202" style="position:absolute;left:1068;top:17136;width:10200;height:576" stroked="f">
                <v:textbox style="mso-next-textbox:#_x0000_s1032" inset="0,,0">
                  <w:txbxContent>
                    <w:p w14:paraId="197AE7BC" w14:textId="77777777" w:rsidR="00940750" w:rsidRDefault="00940750">
                      <w:pPr>
                        <w:spacing w:before="100"/>
                        <w:jc w:val="center"/>
                        <w:rPr>
                          <w:rFonts w:ascii="Arial" w:hAnsi="Arial"/>
                          <w:sz w:val="16"/>
                        </w:rPr>
                      </w:pPr>
                      <w:r>
                        <w:rPr>
                          <w:rFonts w:ascii="Arial" w:hAnsi="Arial"/>
                          <w:sz w:val="16"/>
                        </w:rPr>
                        <w:t>Rua Rui Barbosa, 202</w:t>
                      </w:r>
                      <w:r w:rsidR="00E713FE">
                        <w:rPr>
                          <w:rFonts w:ascii="Arial" w:hAnsi="Arial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>- Centro – Fone/Fax (45)</w:t>
                      </w:r>
                      <w:r w:rsidR="00E713FE">
                        <w:rPr>
                          <w:rFonts w:ascii="Arial" w:hAnsi="Arial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>3267-</w:t>
                      </w:r>
                      <w:r w:rsidR="00E713FE">
                        <w:rPr>
                          <w:rFonts w:ascii="Arial" w:hAnsi="Arial"/>
                          <w:sz w:val="16"/>
                        </w:rPr>
                        <w:t>8000</w:t>
                      </w:r>
                      <w:r>
                        <w:rPr>
                          <w:rFonts w:ascii="Arial" w:hAnsi="Arial"/>
                          <w:sz w:val="16"/>
                        </w:rPr>
                        <w:t xml:space="preserve"> - Vera Cruz do Oeste </w:t>
                      </w:r>
                      <w:r w:rsidR="00E713FE">
                        <w:rPr>
                          <w:rFonts w:ascii="Arial" w:hAnsi="Arial"/>
                          <w:sz w:val="16"/>
                        </w:rPr>
                        <w:t>–</w:t>
                      </w:r>
                      <w:r>
                        <w:rPr>
                          <w:rFonts w:ascii="Arial" w:hAnsi="Arial"/>
                          <w:sz w:val="16"/>
                        </w:rPr>
                        <w:t xml:space="preserve"> Paraná</w:t>
                      </w:r>
                      <w:r w:rsidR="00E713FE">
                        <w:rPr>
                          <w:rFonts w:ascii="Arial" w:hAnsi="Arial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 xml:space="preserve">- CEP 85845-000  </w:t>
                      </w:r>
                    </w:p>
                  </w:txbxContent>
                </v:textbox>
              </v:shape>
            </v:group>
            <v:shape id="_x0000_s1033" type="#_x0000_t75" style="position:absolute;left:1584;top:636;width:1399;height:1440">
              <v:imagedata r:id="rId4" o:title="Logotipo Preto Prefeitura"/>
            </v:shape>
            <v:shape id="_x0000_s1034" type="#_x0000_t202" style="position:absolute;left:3196;top:1328;width:3744;height:432" stroked="f">
              <v:textbox style="mso-next-textbox:#_x0000_s1034">
                <w:txbxContent>
                  <w:p w14:paraId="243B7C2B" w14:textId="77777777" w:rsidR="00940750" w:rsidRDefault="00940750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CNPJ: 78.101.821/0001-01</w:t>
                    </w:r>
                  </w:p>
                </w:txbxContent>
              </v:textbox>
            </v:shape>
          </v:group>
        </v:group>
        <o:OLEObject Type="Embed" ProgID="PBrush" ShapeID="_x0000_s1028" DrawAspect="Content" ObjectID="_1823953995" r:id="rId5"/>
      </w:object>
    </w:r>
    <w:r w:rsidR="00940750">
      <w:rPr>
        <w:rStyle w:val="Nmerodepgina"/>
      </w:rPr>
      <w:fldChar w:fldCharType="begin"/>
    </w:r>
    <w:r w:rsidR="00940750">
      <w:rPr>
        <w:rStyle w:val="Nmerodepgina"/>
      </w:rPr>
      <w:instrText xml:space="preserve"> PAGE </w:instrText>
    </w:r>
    <w:r w:rsidR="00940750">
      <w:rPr>
        <w:rStyle w:val="Nmerodepgina"/>
      </w:rPr>
      <w:fldChar w:fldCharType="separate"/>
    </w:r>
    <w:r w:rsidR="009C2B6D">
      <w:rPr>
        <w:rStyle w:val="Nmerodepgina"/>
        <w:noProof/>
      </w:rPr>
      <w:t>1</w:t>
    </w:r>
    <w:r w:rsidR="00940750">
      <w:rPr>
        <w:rStyle w:val="Nmerodepgina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744EF"/>
    <w:multiLevelType w:val="hybridMultilevel"/>
    <w:tmpl w:val="62ACD09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C952ED"/>
    <w:multiLevelType w:val="hybridMultilevel"/>
    <w:tmpl w:val="3EE2DB3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02838"/>
    <w:multiLevelType w:val="hybridMultilevel"/>
    <w:tmpl w:val="108AECA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676A0E"/>
    <w:multiLevelType w:val="multilevel"/>
    <w:tmpl w:val="B8F049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ED31549"/>
    <w:multiLevelType w:val="hybridMultilevel"/>
    <w:tmpl w:val="7E363E7C"/>
    <w:lvl w:ilvl="0" w:tplc="A250589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874D94"/>
    <w:multiLevelType w:val="hybridMultilevel"/>
    <w:tmpl w:val="BD40DA3C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EB03109"/>
    <w:multiLevelType w:val="multilevel"/>
    <w:tmpl w:val="CE682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A12788"/>
    <w:multiLevelType w:val="multilevel"/>
    <w:tmpl w:val="6D20D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0C871E5"/>
    <w:multiLevelType w:val="hybridMultilevel"/>
    <w:tmpl w:val="670E06CE"/>
    <w:lvl w:ilvl="0" w:tplc="04160013">
      <w:start w:val="1"/>
      <w:numFmt w:val="upperRoman"/>
      <w:lvlText w:val="%1."/>
      <w:lvlJc w:val="right"/>
      <w:pPr>
        <w:ind w:left="2007" w:hanging="360"/>
      </w:pPr>
    </w:lvl>
    <w:lvl w:ilvl="1" w:tplc="04160019" w:tentative="1">
      <w:start w:val="1"/>
      <w:numFmt w:val="lowerLetter"/>
      <w:lvlText w:val="%2."/>
      <w:lvlJc w:val="left"/>
      <w:pPr>
        <w:ind w:left="2727" w:hanging="360"/>
      </w:pPr>
    </w:lvl>
    <w:lvl w:ilvl="2" w:tplc="0416001B" w:tentative="1">
      <w:start w:val="1"/>
      <w:numFmt w:val="lowerRoman"/>
      <w:lvlText w:val="%3."/>
      <w:lvlJc w:val="right"/>
      <w:pPr>
        <w:ind w:left="3447" w:hanging="180"/>
      </w:pPr>
    </w:lvl>
    <w:lvl w:ilvl="3" w:tplc="0416000F" w:tentative="1">
      <w:start w:val="1"/>
      <w:numFmt w:val="decimal"/>
      <w:lvlText w:val="%4."/>
      <w:lvlJc w:val="left"/>
      <w:pPr>
        <w:ind w:left="4167" w:hanging="360"/>
      </w:pPr>
    </w:lvl>
    <w:lvl w:ilvl="4" w:tplc="04160019" w:tentative="1">
      <w:start w:val="1"/>
      <w:numFmt w:val="lowerLetter"/>
      <w:lvlText w:val="%5."/>
      <w:lvlJc w:val="left"/>
      <w:pPr>
        <w:ind w:left="4887" w:hanging="360"/>
      </w:pPr>
    </w:lvl>
    <w:lvl w:ilvl="5" w:tplc="0416001B" w:tentative="1">
      <w:start w:val="1"/>
      <w:numFmt w:val="lowerRoman"/>
      <w:lvlText w:val="%6."/>
      <w:lvlJc w:val="right"/>
      <w:pPr>
        <w:ind w:left="5607" w:hanging="180"/>
      </w:pPr>
    </w:lvl>
    <w:lvl w:ilvl="6" w:tplc="0416000F" w:tentative="1">
      <w:start w:val="1"/>
      <w:numFmt w:val="decimal"/>
      <w:lvlText w:val="%7."/>
      <w:lvlJc w:val="left"/>
      <w:pPr>
        <w:ind w:left="6327" w:hanging="360"/>
      </w:pPr>
    </w:lvl>
    <w:lvl w:ilvl="7" w:tplc="04160019" w:tentative="1">
      <w:start w:val="1"/>
      <w:numFmt w:val="lowerLetter"/>
      <w:lvlText w:val="%8."/>
      <w:lvlJc w:val="left"/>
      <w:pPr>
        <w:ind w:left="7047" w:hanging="360"/>
      </w:pPr>
    </w:lvl>
    <w:lvl w:ilvl="8" w:tplc="0416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9" w15:restartNumberingAfterBreak="0">
    <w:nsid w:val="46DF1195"/>
    <w:multiLevelType w:val="multilevel"/>
    <w:tmpl w:val="797E7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54469B4"/>
    <w:multiLevelType w:val="multilevel"/>
    <w:tmpl w:val="D292D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0766177"/>
    <w:multiLevelType w:val="hybridMultilevel"/>
    <w:tmpl w:val="AEECFE82"/>
    <w:lvl w:ilvl="0" w:tplc="0416000F">
      <w:start w:val="1"/>
      <w:numFmt w:val="decimal"/>
      <w:lvlText w:val="%1.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A5E65B9"/>
    <w:multiLevelType w:val="hybridMultilevel"/>
    <w:tmpl w:val="DBFCE8E0"/>
    <w:lvl w:ilvl="0" w:tplc="5B903EF6">
      <w:start w:val="1"/>
      <w:numFmt w:val="upperRoman"/>
      <w:lvlText w:val="%1-"/>
      <w:lvlJc w:val="left"/>
      <w:pPr>
        <w:ind w:left="108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796596"/>
    <w:multiLevelType w:val="hybridMultilevel"/>
    <w:tmpl w:val="8D265C32"/>
    <w:lvl w:ilvl="0" w:tplc="CD76E7F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5E100F"/>
    <w:multiLevelType w:val="hybridMultilevel"/>
    <w:tmpl w:val="714CC9BC"/>
    <w:lvl w:ilvl="0" w:tplc="041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144929675">
    <w:abstractNumId w:val="2"/>
  </w:num>
  <w:num w:numId="2" w16cid:durableId="10974089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26375997">
    <w:abstractNumId w:val="0"/>
  </w:num>
  <w:num w:numId="4" w16cid:durableId="1925265233">
    <w:abstractNumId w:val="11"/>
  </w:num>
  <w:num w:numId="5" w16cid:durableId="1356077904">
    <w:abstractNumId w:val="8"/>
  </w:num>
  <w:num w:numId="6" w16cid:durableId="172689935">
    <w:abstractNumId w:val="9"/>
  </w:num>
  <w:num w:numId="7" w16cid:durableId="320892279">
    <w:abstractNumId w:val="7"/>
  </w:num>
  <w:num w:numId="8" w16cid:durableId="778454760">
    <w:abstractNumId w:val="1"/>
  </w:num>
  <w:num w:numId="9" w16cid:durableId="1741438418">
    <w:abstractNumId w:val="12"/>
  </w:num>
  <w:num w:numId="10" w16cid:durableId="1607693349">
    <w:abstractNumId w:val="3"/>
  </w:num>
  <w:num w:numId="11" w16cid:durableId="101072363">
    <w:abstractNumId w:val="10"/>
  </w:num>
  <w:num w:numId="12" w16cid:durableId="508175234">
    <w:abstractNumId w:val="5"/>
  </w:num>
  <w:num w:numId="13" w16cid:durableId="1980066523">
    <w:abstractNumId w:val="6"/>
  </w:num>
  <w:num w:numId="14" w16cid:durableId="1038117350">
    <w:abstractNumId w:val="14"/>
  </w:num>
  <w:num w:numId="15" w16cid:durableId="1397168515">
    <w:abstractNumId w:val="13"/>
  </w:num>
  <w:num w:numId="16" w16cid:durableId="10024669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attachedTemplate r:id="rId1"/>
  <w:documentProtection w:edit="readOnly" w:enforcement="1" w:cryptProviderType="rsaAES" w:cryptAlgorithmClass="hash" w:cryptAlgorithmType="typeAny" w:cryptAlgorithmSid="14" w:cryptSpinCount="100000" w:hash="aeLnGSusC4gIQLFV8EHtLfiT3fivR+GXr55nLqDbOtpEgBD1nZjs1ltB3vRGl0jYaW/LSUfOdnehl4KYHjQxjQ==" w:salt="4oeqfNyL4+jkOxYIT93eH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2E7"/>
    <w:rsid w:val="00001620"/>
    <w:rsid w:val="0001109F"/>
    <w:rsid w:val="00017ABA"/>
    <w:rsid w:val="00021DB3"/>
    <w:rsid w:val="00026B00"/>
    <w:rsid w:val="00026C9A"/>
    <w:rsid w:val="0003550B"/>
    <w:rsid w:val="00041741"/>
    <w:rsid w:val="00043D6B"/>
    <w:rsid w:val="000509E1"/>
    <w:rsid w:val="00051AC8"/>
    <w:rsid w:val="000570CF"/>
    <w:rsid w:val="00057740"/>
    <w:rsid w:val="00060E74"/>
    <w:rsid w:val="00061AF8"/>
    <w:rsid w:val="0006434B"/>
    <w:rsid w:val="00066E1E"/>
    <w:rsid w:val="00066EC4"/>
    <w:rsid w:val="00074832"/>
    <w:rsid w:val="0007583F"/>
    <w:rsid w:val="00081168"/>
    <w:rsid w:val="00091349"/>
    <w:rsid w:val="000B0E40"/>
    <w:rsid w:val="000B632E"/>
    <w:rsid w:val="000C3A9A"/>
    <w:rsid w:val="000D1758"/>
    <w:rsid w:val="000D2250"/>
    <w:rsid w:val="000D6EA7"/>
    <w:rsid w:val="000D7595"/>
    <w:rsid w:val="000E2625"/>
    <w:rsid w:val="000E50C4"/>
    <w:rsid w:val="000F6883"/>
    <w:rsid w:val="00102679"/>
    <w:rsid w:val="001029F9"/>
    <w:rsid w:val="00104479"/>
    <w:rsid w:val="00110A82"/>
    <w:rsid w:val="001122CE"/>
    <w:rsid w:val="00117F64"/>
    <w:rsid w:val="00120AED"/>
    <w:rsid w:val="00120ED8"/>
    <w:rsid w:val="00121F2B"/>
    <w:rsid w:val="00124D42"/>
    <w:rsid w:val="00126404"/>
    <w:rsid w:val="001275D5"/>
    <w:rsid w:val="00127DF2"/>
    <w:rsid w:val="001307EB"/>
    <w:rsid w:val="00130E89"/>
    <w:rsid w:val="001321AA"/>
    <w:rsid w:val="001379F1"/>
    <w:rsid w:val="0014020B"/>
    <w:rsid w:val="00140BBA"/>
    <w:rsid w:val="001414E0"/>
    <w:rsid w:val="00141919"/>
    <w:rsid w:val="00141D29"/>
    <w:rsid w:val="00147393"/>
    <w:rsid w:val="00147F82"/>
    <w:rsid w:val="001502FD"/>
    <w:rsid w:val="001510AE"/>
    <w:rsid w:val="00160DAD"/>
    <w:rsid w:val="001843C0"/>
    <w:rsid w:val="001847B1"/>
    <w:rsid w:val="00191D90"/>
    <w:rsid w:val="001948A4"/>
    <w:rsid w:val="00194F8E"/>
    <w:rsid w:val="001966A7"/>
    <w:rsid w:val="00196B7D"/>
    <w:rsid w:val="00197329"/>
    <w:rsid w:val="001A3297"/>
    <w:rsid w:val="001B0822"/>
    <w:rsid w:val="001B2217"/>
    <w:rsid w:val="001B4F18"/>
    <w:rsid w:val="001B5449"/>
    <w:rsid w:val="001B71C3"/>
    <w:rsid w:val="001C3EEE"/>
    <w:rsid w:val="001C5FAD"/>
    <w:rsid w:val="001D4BE9"/>
    <w:rsid w:val="001D7420"/>
    <w:rsid w:val="001E5B3C"/>
    <w:rsid w:val="001F22F7"/>
    <w:rsid w:val="00204F70"/>
    <w:rsid w:val="00207CE7"/>
    <w:rsid w:val="00207DE7"/>
    <w:rsid w:val="002109E2"/>
    <w:rsid w:val="0021204F"/>
    <w:rsid w:val="0021432C"/>
    <w:rsid w:val="002153D6"/>
    <w:rsid w:val="00215EB6"/>
    <w:rsid w:val="002200B2"/>
    <w:rsid w:val="002202DD"/>
    <w:rsid w:val="002265D1"/>
    <w:rsid w:val="00232BA4"/>
    <w:rsid w:val="00237DEC"/>
    <w:rsid w:val="00243B11"/>
    <w:rsid w:val="00243B16"/>
    <w:rsid w:val="002527BB"/>
    <w:rsid w:val="002533DC"/>
    <w:rsid w:val="00256B7E"/>
    <w:rsid w:val="00260E1C"/>
    <w:rsid w:val="002625DD"/>
    <w:rsid w:val="0026473B"/>
    <w:rsid w:val="00267E9E"/>
    <w:rsid w:val="002714BD"/>
    <w:rsid w:val="00272735"/>
    <w:rsid w:val="002737C9"/>
    <w:rsid w:val="0028554B"/>
    <w:rsid w:val="0029379C"/>
    <w:rsid w:val="00296733"/>
    <w:rsid w:val="00296A78"/>
    <w:rsid w:val="00297625"/>
    <w:rsid w:val="00297F6B"/>
    <w:rsid w:val="002A453E"/>
    <w:rsid w:val="002A6978"/>
    <w:rsid w:val="002B0D20"/>
    <w:rsid w:val="002B18F2"/>
    <w:rsid w:val="002B1920"/>
    <w:rsid w:val="002B5DED"/>
    <w:rsid w:val="002B7135"/>
    <w:rsid w:val="002C00F3"/>
    <w:rsid w:val="002C2286"/>
    <w:rsid w:val="002C4F41"/>
    <w:rsid w:val="002C6EC4"/>
    <w:rsid w:val="002D5510"/>
    <w:rsid w:val="002D5B9C"/>
    <w:rsid w:val="002E4C3C"/>
    <w:rsid w:val="002F0CAA"/>
    <w:rsid w:val="00300715"/>
    <w:rsid w:val="00300A3B"/>
    <w:rsid w:val="00302714"/>
    <w:rsid w:val="003037FE"/>
    <w:rsid w:val="00307087"/>
    <w:rsid w:val="0031033A"/>
    <w:rsid w:val="003111C0"/>
    <w:rsid w:val="003115AC"/>
    <w:rsid w:val="00314F2A"/>
    <w:rsid w:val="00315AE5"/>
    <w:rsid w:val="00320BCA"/>
    <w:rsid w:val="00324A96"/>
    <w:rsid w:val="00332612"/>
    <w:rsid w:val="00335A67"/>
    <w:rsid w:val="00342725"/>
    <w:rsid w:val="00342A3B"/>
    <w:rsid w:val="00343A5D"/>
    <w:rsid w:val="00345824"/>
    <w:rsid w:val="00347A23"/>
    <w:rsid w:val="00355504"/>
    <w:rsid w:val="003662F5"/>
    <w:rsid w:val="003727FF"/>
    <w:rsid w:val="00372FBC"/>
    <w:rsid w:val="003846EB"/>
    <w:rsid w:val="003857CC"/>
    <w:rsid w:val="00393752"/>
    <w:rsid w:val="003A29C6"/>
    <w:rsid w:val="003A386E"/>
    <w:rsid w:val="003B0367"/>
    <w:rsid w:val="003B19B4"/>
    <w:rsid w:val="003B2764"/>
    <w:rsid w:val="003B4808"/>
    <w:rsid w:val="003B55AD"/>
    <w:rsid w:val="003B6CE7"/>
    <w:rsid w:val="003B7257"/>
    <w:rsid w:val="003B7733"/>
    <w:rsid w:val="003D26EB"/>
    <w:rsid w:val="003D2712"/>
    <w:rsid w:val="003D4504"/>
    <w:rsid w:val="003D70CD"/>
    <w:rsid w:val="003D7EDD"/>
    <w:rsid w:val="003E7163"/>
    <w:rsid w:val="003F34A1"/>
    <w:rsid w:val="00420D11"/>
    <w:rsid w:val="004222A4"/>
    <w:rsid w:val="00423B27"/>
    <w:rsid w:val="00423D2B"/>
    <w:rsid w:val="0042433D"/>
    <w:rsid w:val="004249CF"/>
    <w:rsid w:val="004331DA"/>
    <w:rsid w:val="00435667"/>
    <w:rsid w:val="00436021"/>
    <w:rsid w:val="0044262D"/>
    <w:rsid w:val="00442E22"/>
    <w:rsid w:val="004452FE"/>
    <w:rsid w:val="0046151F"/>
    <w:rsid w:val="00461ED6"/>
    <w:rsid w:val="004657CA"/>
    <w:rsid w:val="00466A38"/>
    <w:rsid w:val="00471553"/>
    <w:rsid w:val="0047383C"/>
    <w:rsid w:val="00474F93"/>
    <w:rsid w:val="00483A3A"/>
    <w:rsid w:val="00485AA4"/>
    <w:rsid w:val="00493576"/>
    <w:rsid w:val="00494AE9"/>
    <w:rsid w:val="004A0B08"/>
    <w:rsid w:val="004A0EE9"/>
    <w:rsid w:val="004B3B0C"/>
    <w:rsid w:val="004B637D"/>
    <w:rsid w:val="004B6E5C"/>
    <w:rsid w:val="004C39AE"/>
    <w:rsid w:val="004C3DBF"/>
    <w:rsid w:val="004D0D61"/>
    <w:rsid w:val="004D102B"/>
    <w:rsid w:val="004E0242"/>
    <w:rsid w:val="004E256A"/>
    <w:rsid w:val="004E2735"/>
    <w:rsid w:val="004E4372"/>
    <w:rsid w:val="004E5416"/>
    <w:rsid w:val="004E6A0B"/>
    <w:rsid w:val="0050543B"/>
    <w:rsid w:val="005115C6"/>
    <w:rsid w:val="0052152F"/>
    <w:rsid w:val="00527716"/>
    <w:rsid w:val="005357FE"/>
    <w:rsid w:val="00537DB7"/>
    <w:rsid w:val="005428D7"/>
    <w:rsid w:val="00546B0F"/>
    <w:rsid w:val="0054758D"/>
    <w:rsid w:val="00547F0C"/>
    <w:rsid w:val="005557BB"/>
    <w:rsid w:val="00571FDF"/>
    <w:rsid w:val="0057375B"/>
    <w:rsid w:val="00577C0F"/>
    <w:rsid w:val="00580AE2"/>
    <w:rsid w:val="0058269D"/>
    <w:rsid w:val="005939C0"/>
    <w:rsid w:val="00593D79"/>
    <w:rsid w:val="005A12E7"/>
    <w:rsid w:val="005B5F47"/>
    <w:rsid w:val="005D3D82"/>
    <w:rsid w:val="005D4D13"/>
    <w:rsid w:val="005E721E"/>
    <w:rsid w:val="005F07F3"/>
    <w:rsid w:val="005F0A79"/>
    <w:rsid w:val="005F121F"/>
    <w:rsid w:val="005F4043"/>
    <w:rsid w:val="005F442C"/>
    <w:rsid w:val="005F52EA"/>
    <w:rsid w:val="00604C94"/>
    <w:rsid w:val="00604DA7"/>
    <w:rsid w:val="006143E3"/>
    <w:rsid w:val="00616690"/>
    <w:rsid w:val="006205B9"/>
    <w:rsid w:val="00620F0D"/>
    <w:rsid w:val="00623B64"/>
    <w:rsid w:val="00624434"/>
    <w:rsid w:val="00625DB0"/>
    <w:rsid w:val="00627237"/>
    <w:rsid w:val="00627606"/>
    <w:rsid w:val="006307C2"/>
    <w:rsid w:val="00630AD3"/>
    <w:rsid w:val="00636FA1"/>
    <w:rsid w:val="00637BD4"/>
    <w:rsid w:val="00642442"/>
    <w:rsid w:val="00647199"/>
    <w:rsid w:val="006505BF"/>
    <w:rsid w:val="00651A75"/>
    <w:rsid w:val="006530AE"/>
    <w:rsid w:val="00654324"/>
    <w:rsid w:val="00660AC8"/>
    <w:rsid w:val="00661AFC"/>
    <w:rsid w:val="00672554"/>
    <w:rsid w:val="006737AB"/>
    <w:rsid w:val="00673CD9"/>
    <w:rsid w:val="00680147"/>
    <w:rsid w:val="006818C3"/>
    <w:rsid w:val="00685ABE"/>
    <w:rsid w:val="00695028"/>
    <w:rsid w:val="006A0086"/>
    <w:rsid w:val="006A3066"/>
    <w:rsid w:val="006A3464"/>
    <w:rsid w:val="006A65FE"/>
    <w:rsid w:val="006B2E69"/>
    <w:rsid w:val="006B3D5D"/>
    <w:rsid w:val="006C3735"/>
    <w:rsid w:val="006C7968"/>
    <w:rsid w:val="006D0E55"/>
    <w:rsid w:val="006D442D"/>
    <w:rsid w:val="006F081C"/>
    <w:rsid w:val="006F30FC"/>
    <w:rsid w:val="006F61F7"/>
    <w:rsid w:val="00702A9F"/>
    <w:rsid w:val="00702E90"/>
    <w:rsid w:val="00704923"/>
    <w:rsid w:val="0070749B"/>
    <w:rsid w:val="00716EEA"/>
    <w:rsid w:val="007256AB"/>
    <w:rsid w:val="00731114"/>
    <w:rsid w:val="007332E7"/>
    <w:rsid w:val="007356E1"/>
    <w:rsid w:val="00736F5E"/>
    <w:rsid w:val="007370C2"/>
    <w:rsid w:val="00742E19"/>
    <w:rsid w:val="0075390A"/>
    <w:rsid w:val="00755CA8"/>
    <w:rsid w:val="00760B64"/>
    <w:rsid w:val="007637CE"/>
    <w:rsid w:val="00770C36"/>
    <w:rsid w:val="007763D7"/>
    <w:rsid w:val="00782B52"/>
    <w:rsid w:val="00790A38"/>
    <w:rsid w:val="00791084"/>
    <w:rsid w:val="00792112"/>
    <w:rsid w:val="007922CB"/>
    <w:rsid w:val="007923AE"/>
    <w:rsid w:val="0079586F"/>
    <w:rsid w:val="00796A0C"/>
    <w:rsid w:val="00796CCF"/>
    <w:rsid w:val="007B1D7B"/>
    <w:rsid w:val="007C036E"/>
    <w:rsid w:val="007C50B0"/>
    <w:rsid w:val="007D24B3"/>
    <w:rsid w:val="007E4156"/>
    <w:rsid w:val="007E67F6"/>
    <w:rsid w:val="007E763E"/>
    <w:rsid w:val="007F26B7"/>
    <w:rsid w:val="007F4119"/>
    <w:rsid w:val="007F7E94"/>
    <w:rsid w:val="00804FD9"/>
    <w:rsid w:val="00806287"/>
    <w:rsid w:val="00810928"/>
    <w:rsid w:val="008109F6"/>
    <w:rsid w:val="008151AD"/>
    <w:rsid w:val="008175FF"/>
    <w:rsid w:val="0082185F"/>
    <w:rsid w:val="00823A5A"/>
    <w:rsid w:val="008243E3"/>
    <w:rsid w:val="00825210"/>
    <w:rsid w:val="00832928"/>
    <w:rsid w:val="0083434B"/>
    <w:rsid w:val="00836BA5"/>
    <w:rsid w:val="0084420E"/>
    <w:rsid w:val="008528AA"/>
    <w:rsid w:val="008534DF"/>
    <w:rsid w:val="008653C3"/>
    <w:rsid w:val="008700B4"/>
    <w:rsid w:val="00871A32"/>
    <w:rsid w:val="00873A78"/>
    <w:rsid w:val="008815D7"/>
    <w:rsid w:val="00882653"/>
    <w:rsid w:val="00884964"/>
    <w:rsid w:val="008853C4"/>
    <w:rsid w:val="00890A5C"/>
    <w:rsid w:val="00896F62"/>
    <w:rsid w:val="008A1D53"/>
    <w:rsid w:val="008A4220"/>
    <w:rsid w:val="008A475F"/>
    <w:rsid w:val="008A57C3"/>
    <w:rsid w:val="008B265B"/>
    <w:rsid w:val="008C206A"/>
    <w:rsid w:val="008C22B5"/>
    <w:rsid w:val="008D092C"/>
    <w:rsid w:val="008D0CE6"/>
    <w:rsid w:val="008D113A"/>
    <w:rsid w:val="008D1233"/>
    <w:rsid w:val="008D13D5"/>
    <w:rsid w:val="008D4C6F"/>
    <w:rsid w:val="008D4FA0"/>
    <w:rsid w:val="008E749A"/>
    <w:rsid w:val="008E7CB5"/>
    <w:rsid w:val="008F4471"/>
    <w:rsid w:val="008F4DF9"/>
    <w:rsid w:val="008F53D1"/>
    <w:rsid w:val="008F70C2"/>
    <w:rsid w:val="009018EC"/>
    <w:rsid w:val="00901DA8"/>
    <w:rsid w:val="0090321E"/>
    <w:rsid w:val="00905D0F"/>
    <w:rsid w:val="0090724D"/>
    <w:rsid w:val="00911B8B"/>
    <w:rsid w:val="00912FC4"/>
    <w:rsid w:val="00914A82"/>
    <w:rsid w:val="00914C17"/>
    <w:rsid w:val="00925CC0"/>
    <w:rsid w:val="00931832"/>
    <w:rsid w:val="0093576D"/>
    <w:rsid w:val="00940750"/>
    <w:rsid w:val="00943DD9"/>
    <w:rsid w:val="00951EF3"/>
    <w:rsid w:val="009526B1"/>
    <w:rsid w:val="00961F7A"/>
    <w:rsid w:val="00965956"/>
    <w:rsid w:val="00974DF5"/>
    <w:rsid w:val="009821D1"/>
    <w:rsid w:val="00982CC0"/>
    <w:rsid w:val="00986759"/>
    <w:rsid w:val="009900FD"/>
    <w:rsid w:val="00993694"/>
    <w:rsid w:val="00997BF0"/>
    <w:rsid w:val="009A13B5"/>
    <w:rsid w:val="009A15E3"/>
    <w:rsid w:val="009B5528"/>
    <w:rsid w:val="009B7400"/>
    <w:rsid w:val="009C2B6D"/>
    <w:rsid w:val="009C3527"/>
    <w:rsid w:val="009D22F8"/>
    <w:rsid w:val="009D2FF4"/>
    <w:rsid w:val="009D7F82"/>
    <w:rsid w:val="009E2586"/>
    <w:rsid w:val="009E5832"/>
    <w:rsid w:val="009F055A"/>
    <w:rsid w:val="009F21DA"/>
    <w:rsid w:val="009F361C"/>
    <w:rsid w:val="009F5ED5"/>
    <w:rsid w:val="009F6BF2"/>
    <w:rsid w:val="00A01792"/>
    <w:rsid w:val="00A01F02"/>
    <w:rsid w:val="00A10CFE"/>
    <w:rsid w:val="00A266AF"/>
    <w:rsid w:val="00A33B9E"/>
    <w:rsid w:val="00A409B9"/>
    <w:rsid w:val="00A46DFF"/>
    <w:rsid w:val="00A52BD7"/>
    <w:rsid w:val="00A55D16"/>
    <w:rsid w:val="00A568DC"/>
    <w:rsid w:val="00A6667B"/>
    <w:rsid w:val="00A66A0D"/>
    <w:rsid w:val="00A71235"/>
    <w:rsid w:val="00A71B67"/>
    <w:rsid w:val="00A75C99"/>
    <w:rsid w:val="00A803CD"/>
    <w:rsid w:val="00A8140A"/>
    <w:rsid w:val="00A82D8F"/>
    <w:rsid w:val="00A9488D"/>
    <w:rsid w:val="00A94AAD"/>
    <w:rsid w:val="00A969F0"/>
    <w:rsid w:val="00A96C8C"/>
    <w:rsid w:val="00AA572E"/>
    <w:rsid w:val="00AB0CD7"/>
    <w:rsid w:val="00AB1148"/>
    <w:rsid w:val="00AB38CD"/>
    <w:rsid w:val="00AB5F05"/>
    <w:rsid w:val="00AC1AB1"/>
    <w:rsid w:val="00AD1AB6"/>
    <w:rsid w:val="00AD4587"/>
    <w:rsid w:val="00AE323B"/>
    <w:rsid w:val="00AE7334"/>
    <w:rsid w:val="00AE75DE"/>
    <w:rsid w:val="00AF1735"/>
    <w:rsid w:val="00AF20A4"/>
    <w:rsid w:val="00AF5219"/>
    <w:rsid w:val="00B01D65"/>
    <w:rsid w:val="00B03B75"/>
    <w:rsid w:val="00B25671"/>
    <w:rsid w:val="00B25899"/>
    <w:rsid w:val="00B25CF7"/>
    <w:rsid w:val="00B276FA"/>
    <w:rsid w:val="00B27C95"/>
    <w:rsid w:val="00B32E11"/>
    <w:rsid w:val="00B42004"/>
    <w:rsid w:val="00B442CE"/>
    <w:rsid w:val="00B44422"/>
    <w:rsid w:val="00B448CE"/>
    <w:rsid w:val="00B44921"/>
    <w:rsid w:val="00B45322"/>
    <w:rsid w:val="00B46C5D"/>
    <w:rsid w:val="00B523C8"/>
    <w:rsid w:val="00B52C3F"/>
    <w:rsid w:val="00B53E36"/>
    <w:rsid w:val="00B543D4"/>
    <w:rsid w:val="00B54704"/>
    <w:rsid w:val="00B5635A"/>
    <w:rsid w:val="00B6091F"/>
    <w:rsid w:val="00B612F4"/>
    <w:rsid w:val="00B76B75"/>
    <w:rsid w:val="00B81641"/>
    <w:rsid w:val="00B82190"/>
    <w:rsid w:val="00B8259D"/>
    <w:rsid w:val="00B828BD"/>
    <w:rsid w:val="00B83827"/>
    <w:rsid w:val="00B84120"/>
    <w:rsid w:val="00B9040D"/>
    <w:rsid w:val="00B95CBC"/>
    <w:rsid w:val="00BA475A"/>
    <w:rsid w:val="00BB70D7"/>
    <w:rsid w:val="00BB71AF"/>
    <w:rsid w:val="00BC406D"/>
    <w:rsid w:val="00BC4C9D"/>
    <w:rsid w:val="00BC740F"/>
    <w:rsid w:val="00BC7769"/>
    <w:rsid w:val="00BD04FB"/>
    <w:rsid w:val="00BD2405"/>
    <w:rsid w:val="00BF7F73"/>
    <w:rsid w:val="00C00ACE"/>
    <w:rsid w:val="00C02A29"/>
    <w:rsid w:val="00C070AA"/>
    <w:rsid w:val="00C173EA"/>
    <w:rsid w:val="00C2326F"/>
    <w:rsid w:val="00C236A3"/>
    <w:rsid w:val="00C2580A"/>
    <w:rsid w:val="00C33DBC"/>
    <w:rsid w:val="00C37110"/>
    <w:rsid w:val="00C45B75"/>
    <w:rsid w:val="00C46118"/>
    <w:rsid w:val="00C547E6"/>
    <w:rsid w:val="00C629F6"/>
    <w:rsid w:val="00C707A7"/>
    <w:rsid w:val="00C70B0F"/>
    <w:rsid w:val="00C818B1"/>
    <w:rsid w:val="00C86F03"/>
    <w:rsid w:val="00C9021F"/>
    <w:rsid w:val="00C902E8"/>
    <w:rsid w:val="00C90F40"/>
    <w:rsid w:val="00C9120E"/>
    <w:rsid w:val="00C95528"/>
    <w:rsid w:val="00C9742D"/>
    <w:rsid w:val="00CA1EFB"/>
    <w:rsid w:val="00CA695F"/>
    <w:rsid w:val="00CB0480"/>
    <w:rsid w:val="00CC1FFD"/>
    <w:rsid w:val="00CC437E"/>
    <w:rsid w:val="00CC5E9D"/>
    <w:rsid w:val="00CD0EA8"/>
    <w:rsid w:val="00CD1C58"/>
    <w:rsid w:val="00CD2D1D"/>
    <w:rsid w:val="00CD408D"/>
    <w:rsid w:val="00CD58F3"/>
    <w:rsid w:val="00CE5685"/>
    <w:rsid w:val="00CE7E3C"/>
    <w:rsid w:val="00CF0163"/>
    <w:rsid w:val="00CF204D"/>
    <w:rsid w:val="00CF266E"/>
    <w:rsid w:val="00CF3142"/>
    <w:rsid w:val="00CF5C2D"/>
    <w:rsid w:val="00CF743A"/>
    <w:rsid w:val="00D006AD"/>
    <w:rsid w:val="00D02407"/>
    <w:rsid w:val="00D0348E"/>
    <w:rsid w:val="00D154F5"/>
    <w:rsid w:val="00D21777"/>
    <w:rsid w:val="00D21BC6"/>
    <w:rsid w:val="00D22C44"/>
    <w:rsid w:val="00D2794E"/>
    <w:rsid w:val="00D31845"/>
    <w:rsid w:val="00D3799B"/>
    <w:rsid w:val="00D4435E"/>
    <w:rsid w:val="00D44D49"/>
    <w:rsid w:val="00D46156"/>
    <w:rsid w:val="00D4646B"/>
    <w:rsid w:val="00D46862"/>
    <w:rsid w:val="00D53CC5"/>
    <w:rsid w:val="00D566A6"/>
    <w:rsid w:val="00D63DAA"/>
    <w:rsid w:val="00D65907"/>
    <w:rsid w:val="00D7280A"/>
    <w:rsid w:val="00D82D9F"/>
    <w:rsid w:val="00D830C2"/>
    <w:rsid w:val="00D83218"/>
    <w:rsid w:val="00D83FA0"/>
    <w:rsid w:val="00D9071E"/>
    <w:rsid w:val="00D9102B"/>
    <w:rsid w:val="00D97CC1"/>
    <w:rsid w:val="00DB01B0"/>
    <w:rsid w:val="00DB178D"/>
    <w:rsid w:val="00DB18F3"/>
    <w:rsid w:val="00DB5D14"/>
    <w:rsid w:val="00DB67F2"/>
    <w:rsid w:val="00DC28F7"/>
    <w:rsid w:val="00DC3BD9"/>
    <w:rsid w:val="00DC557E"/>
    <w:rsid w:val="00DD5F03"/>
    <w:rsid w:val="00DD6A63"/>
    <w:rsid w:val="00DE7376"/>
    <w:rsid w:val="00DF13A3"/>
    <w:rsid w:val="00DF677B"/>
    <w:rsid w:val="00DF6DDF"/>
    <w:rsid w:val="00E01B41"/>
    <w:rsid w:val="00E0243B"/>
    <w:rsid w:val="00E058CA"/>
    <w:rsid w:val="00E07BA9"/>
    <w:rsid w:val="00E07DBD"/>
    <w:rsid w:val="00E10FBA"/>
    <w:rsid w:val="00E13DD4"/>
    <w:rsid w:val="00E2470C"/>
    <w:rsid w:val="00E26C41"/>
    <w:rsid w:val="00E27D01"/>
    <w:rsid w:val="00E32792"/>
    <w:rsid w:val="00E32CA2"/>
    <w:rsid w:val="00E35F30"/>
    <w:rsid w:val="00E377A9"/>
    <w:rsid w:val="00E43362"/>
    <w:rsid w:val="00E43CBD"/>
    <w:rsid w:val="00E4450B"/>
    <w:rsid w:val="00E445B0"/>
    <w:rsid w:val="00E4463D"/>
    <w:rsid w:val="00E626C9"/>
    <w:rsid w:val="00E637AF"/>
    <w:rsid w:val="00E64B86"/>
    <w:rsid w:val="00E713FE"/>
    <w:rsid w:val="00E719BD"/>
    <w:rsid w:val="00E81250"/>
    <w:rsid w:val="00E816F9"/>
    <w:rsid w:val="00E829E7"/>
    <w:rsid w:val="00E8759B"/>
    <w:rsid w:val="00EA0901"/>
    <w:rsid w:val="00EA29C1"/>
    <w:rsid w:val="00EB106A"/>
    <w:rsid w:val="00EB370C"/>
    <w:rsid w:val="00EB3CBE"/>
    <w:rsid w:val="00EC4996"/>
    <w:rsid w:val="00EC6BBC"/>
    <w:rsid w:val="00EE1628"/>
    <w:rsid w:val="00EE1CC2"/>
    <w:rsid w:val="00EE542E"/>
    <w:rsid w:val="00EE64A1"/>
    <w:rsid w:val="00EF3DAA"/>
    <w:rsid w:val="00EF799F"/>
    <w:rsid w:val="00EF7E6D"/>
    <w:rsid w:val="00F02AFA"/>
    <w:rsid w:val="00F059FC"/>
    <w:rsid w:val="00F103DA"/>
    <w:rsid w:val="00F238EF"/>
    <w:rsid w:val="00F25C0D"/>
    <w:rsid w:val="00F26BEB"/>
    <w:rsid w:val="00F36A86"/>
    <w:rsid w:val="00F36B03"/>
    <w:rsid w:val="00F40F80"/>
    <w:rsid w:val="00F43C07"/>
    <w:rsid w:val="00F47264"/>
    <w:rsid w:val="00F53D0E"/>
    <w:rsid w:val="00F5459B"/>
    <w:rsid w:val="00F601A6"/>
    <w:rsid w:val="00F62CDD"/>
    <w:rsid w:val="00F66EAA"/>
    <w:rsid w:val="00F7063F"/>
    <w:rsid w:val="00F7382E"/>
    <w:rsid w:val="00F7534D"/>
    <w:rsid w:val="00F75B06"/>
    <w:rsid w:val="00F76D4D"/>
    <w:rsid w:val="00F7710B"/>
    <w:rsid w:val="00F775A0"/>
    <w:rsid w:val="00F82939"/>
    <w:rsid w:val="00F84CA6"/>
    <w:rsid w:val="00F867C9"/>
    <w:rsid w:val="00F9015F"/>
    <w:rsid w:val="00F9746C"/>
    <w:rsid w:val="00F97A79"/>
    <w:rsid w:val="00FA15FB"/>
    <w:rsid w:val="00FA30FD"/>
    <w:rsid w:val="00FA5615"/>
    <w:rsid w:val="00FB1C15"/>
    <w:rsid w:val="00FB3E90"/>
    <w:rsid w:val="00FB7DBA"/>
    <w:rsid w:val="00FC51C5"/>
    <w:rsid w:val="00FC5364"/>
    <w:rsid w:val="00FD0E29"/>
    <w:rsid w:val="00FD2ADB"/>
    <w:rsid w:val="00FD57E0"/>
    <w:rsid w:val="00FE213A"/>
    <w:rsid w:val="00FF0986"/>
    <w:rsid w:val="00FF6E54"/>
    <w:rsid w:val="00FF747A"/>
    <w:rsid w:val="00FF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40B2AD"/>
  <w15:docId w15:val="{D61E8FB7-9199-4209-BBA9-E5A70B602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2FBC"/>
  </w:style>
  <w:style w:type="paragraph" w:styleId="Ttulo1">
    <w:name w:val="heading 1"/>
    <w:basedOn w:val="Normal"/>
    <w:next w:val="Normal"/>
    <w:qFormat/>
    <w:rsid w:val="00372FBC"/>
    <w:pPr>
      <w:keepNext/>
      <w:outlineLvl w:val="0"/>
    </w:pPr>
    <w:rPr>
      <w:b/>
      <w:sz w:val="24"/>
    </w:rPr>
  </w:style>
  <w:style w:type="paragraph" w:styleId="Ttulo2">
    <w:name w:val="heading 2"/>
    <w:basedOn w:val="Normal"/>
    <w:next w:val="Normal"/>
    <w:qFormat/>
    <w:rsid w:val="00372FBC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372FBC"/>
    <w:pPr>
      <w:keepNext/>
      <w:jc w:val="center"/>
      <w:outlineLvl w:val="2"/>
    </w:pPr>
    <w:rPr>
      <w:b/>
      <w:sz w:val="29"/>
      <w:szCs w:val="29"/>
    </w:rPr>
  </w:style>
  <w:style w:type="paragraph" w:styleId="Ttulo4">
    <w:name w:val="heading 4"/>
    <w:basedOn w:val="Normal"/>
    <w:next w:val="Normal"/>
    <w:qFormat/>
    <w:rsid w:val="00372FBC"/>
    <w:pPr>
      <w:keepNext/>
      <w:spacing w:line="360" w:lineRule="auto"/>
      <w:jc w:val="center"/>
      <w:outlineLvl w:val="3"/>
    </w:pPr>
    <w:rPr>
      <w:b/>
      <w:bCs/>
      <w:sz w:val="24"/>
      <w:szCs w:val="24"/>
    </w:rPr>
  </w:style>
  <w:style w:type="paragraph" w:styleId="Ttulo5">
    <w:name w:val="heading 5"/>
    <w:basedOn w:val="Normal"/>
    <w:next w:val="Normal"/>
    <w:qFormat/>
    <w:rsid w:val="00372FBC"/>
    <w:pPr>
      <w:keepNext/>
      <w:jc w:val="center"/>
      <w:outlineLvl w:val="4"/>
    </w:pPr>
    <w:rPr>
      <w:sz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semiHidden/>
    <w:rsid w:val="00372FB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rsid w:val="00372FBC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semiHidden/>
    <w:rsid w:val="00372FBC"/>
    <w:rPr>
      <w:rFonts w:ascii="Arial" w:hAnsi="Arial"/>
      <w:sz w:val="24"/>
    </w:rPr>
  </w:style>
  <w:style w:type="character" w:styleId="Hyperlink">
    <w:name w:val="Hyperlink"/>
    <w:semiHidden/>
    <w:rsid w:val="00372FBC"/>
    <w:rPr>
      <w:color w:val="0000FF"/>
      <w:u w:val="single"/>
    </w:rPr>
  </w:style>
  <w:style w:type="character" w:styleId="HiperlinkVisitado">
    <w:name w:val="FollowedHyperlink"/>
    <w:semiHidden/>
    <w:rsid w:val="00372FBC"/>
    <w:rPr>
      <w:color w:val="800080"/>
      <w:u w:val="single"/>
    </w:rPr>
  </w:style>
  <w:style w:type="paragraph" w:styleId="Recuodecorpodetexto">
    <w:name w:val="Body Text Indent"/>
    <w:basedOn w:val="Normal"/>
    <w:semiHidden/>
    <w:rsid w:val="00372FBC"/>
    <w:pPr>
      <w:spacing w:line="360" w:lineRule="auto"/>
      <w:ind w:firstLine="1440"/>
      <w:jc w:val="center"/>
    </w:pPr>
    <w:rPr>
      <w:sz w:val="28"/>
    </w:rPr>
  </w:style>
  <w:style w:type="paragraph" w:styleId="Recuodecorpodetexto2">
    <w:name w:val="Body Text Indent 2"/>
    <w:basedOn w:val="Normal"/>
    <w:semiHidden/>
    <w:rsid w:val="00372FBC"/>
    <w:pPr>
      <w:spacing w:line="360" w:lineRule="auto"/>
      <w:ind w:firstLine="1440"/>
    </w:pPr>
    <w:rPr>
      <w:sz w:val="28"/>
    </w:rPr>
  </w:style>
  <w:style w:type="paragraph" w:styleId="Ttulo">
    <w:name w:val="Title"/>
    <w:basedOn w:val="Normal"/>
    <w:qFormat/>
    <w:rsid w:val="00372FBC"/>
    <w:pPr>
      <w:jc w:val="center"/>
    </w:pPr>
    <w:rPr>
      <w:sz w:val="32"/>
      <w:szCs w:val="24"/>
    </w:rPr>
  </w:style>
  <w:style w:type="paragraph" w:customStyle="1" w:styleId="Endereodoremetente">
    <w:name w:val="Endereço do remetente"/>
    <w:rsid w:val="00372FBC"/>
    <w:pPr>
      <w:framePr w:w="8640" w:h="1426" w:hRule="exact" w:wrap="notBeside" w:vAnchor="page" w:hAnchor="page" w:x="1729" w:yAlign="bottom" w:anchorLock="1"/>
      <w:tabs>
        <w:tab w:val="left" w:pos="27814"/>
      </w:tabs>
      <w:spacing w:line="240" w:lineRule="atLeast"/>
      <w:ind w:right="-240"/>
      <w:jc w:val="center"/>
    </w:pPr>
    <w:rPr>
      <w:rFonts w:ascii="Garamond" w:hAnsi="Garamond"/>
      <w:caps/>
      <w:spacing w:val="30"/>
      <w:sz w:val="15"/>
    </w:rPr>
  </w:style>
  <w:style w:type="paragraph" w:customStyle="1" w:styleId="Ttulododocumento">
    <w:name w:val="Título do documento"/>
    <w:next w:val="Normal"/>
    <w:rsid w:val="00372FBC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</w:rPr>
  </w:style>
  <w:style w:type="character" w:styleId="nfase">
    <w:name w:val="Emphasis"/>
    <w:uiPriority w:val="20"/>
    <w:qFormat/>
    <w:rsid w:val="00372FBC"/>
    <w:rPr>
      <w:caps/>
      <w:spacing w:val="10"/>
      <w:sz w:val="16"/>
    </w:rPr>
  </w:style>
  <w:style w:type="paragraph" w:styleId="Cabealhodamensagem">
    <w:name w:val="Message Header"/>
    <w:basedOn w:val="Corpodetexto"/>
    <w:semiHidden/>
    <w:rsid w:val="00372FBC"/>
    <w:pPr>
      <w:keepLines/>
      <w:spacing w:after="40" w:line="140" w:lineRule="atLeast"/>
      <w:ind w:left="360"/>
    </w:pPr>
    <w:rPr>
      <w:rFonts w:ascii="Garamond" w:hAnsi="Garamond"/>
      <w:spacing w:val="-5"/>
    </w:rPr>
  </w:style>
  <w:style w:type="paragraph" w:customStyle="1" w:styleId="Cabedamensagemantes">
    <w:name w:val="Cabeç. da mensagem antes"/>
    <w:basedOn w:val="Cabealhodamensagem"/>
    <w:next w:val="Cabealhodamensagem"/>
    <w:rsid w:val="00372FBC"/>
  </w:style>
  <w:style w:type="paragraph" w:customStyle="1" w:styleId="Cabedamensagemdepois">
    <w:name w:val="Cabeç. da mensagem depois"/>
    <w:basedOn w:val="Cabealhodamensagem"/>
    <w:next w:val="Corpodetexto"/>
    <w:rsid w:val="00372FBC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67"/>
        <w:tab w:val="left" w:pos="2938"/>
        <w:tab w:val="left" w:pos="5040"/>
        <w:tab w:val="right" w:pos="8640"/>
      </w:tabs>
      <w:spacing w:before="13"/>
      <w:ind w:left="0"/>
    </w:pPr>
  </w:style>
  <w:style w:type="paragraph" w:customStyle="1" w:styleId="Ttulodecabedamensagem">
    <w:name w:val="Título de cabeç. da mensagem"/>
    <w:basedOn w:val="Cabealhodamensagem"/>
    <w:next w:val="Cabealhodamensagem"/>
    <w:rsid w:val="00372FBC"/>
    <w:pPr>
      <w:spacing w:before="40" w:after="0"/>
      <w:ind w:left="0"/>
    </w:pPr>
    <w:rPr>
      <w:caps/>
      <w:spacing w:val="6"/>
      <w:position w:val="6"/>
      <w:sz w:val="14"/>
    </w:rPr>
  </w:style>
  <w:style w:type="character" w:styleId="Nmerodepgina">
    <w:name w:val="page number"/>
    <w:basedOn w:val="Fontepargpadro"/>
    <w:semiHidden/>
    <w:rsid w:val="00372FBC"/>
  </w:style>
  <w:style w:type="paragraph" w:styleId="Corpodetexto2">
    <w:name w:val="Body Text 2"/>
    <w:basedOn w:val="Normal"/>
    <w:link w:val="Corpodetexto2Char"/>
    <w:uiPriority w:val="99"/>
    <w:unhideWhenUsed/>
    <w:rsid w:val="00B76B75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B76B75"/>
  </w:style>
  <w:style w:type="paragraph" w:styleId="PargrafodaLista">
    <w:name w:val="List Paragraph"/>
    <w:basedOn w:val="Normal"/>
    <w:qFormat/>
    <w:rsid w:val="00E10FBA"/>
    <w:pPr>
      <w:spacing w:after="200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BC406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E32792"/>
    <w:pPr>
      <w:spacing w:before="100" w:beforeAutospacing="1" w:after="100" w:afterAutospacing="1"/>
    </w:pPr>
    <w:rPr>
      <w:sz w:val="24"/>
      <w:szCs w:val="24"/>
    </w:rPr>
  </w:style>
  <w:style w:type="character" w:styleId="Forte">
    <w:name w:val="Strong"/>
    <w:uiPriority w:val="22"/>
    <w:qFormat/>
    <w:rsid w:val="00E32792"/>
    <w:rPr>
      <w:b/>
      <w:bCs/>
    </w:rPr>
  </w:style>
  <w:style w:type="character" w:styleId="Refdecomentrio">
    <w:name w:val="annotation reference"/>
    <w:unhideWhenUsed/>
    <w:rsid w:val="008151AD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8151AD"/>
  </w:style>
  <w:style w:type="character" w:customStyle="1" w:styleId="TextodecomentrioChar">
    <w:name w:val="Texto de comentário Char"/>
    <w:basedOn w:val="Fontepargpadro"/>
    <w:link w:val="Textodecomentrio"/>
    <w:rsid w:val="008151AD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151AD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8151AD"/>
    <w:rPr>
      <w:b/>
      <w:bCs/>
    </w:rPr>
  </w:style>
  <w:style w:type="table" w:styleId="Tabelacomgrade">
    <w:name w:val="Table Grid"/>
    <w:basedOn w:val="Tabelanormal"/>
    <w:rsid w:val="00F47264"/>
    <w:rPr>
      <w:rFonts w:ascii="Calibri" w:eastAsia="Calibri" w:hAnsi="Calibri"/>
      <w:kern w:val="2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paicg-chat-message">
    <w:name w:val="wpaicg-chat-message"/>
    <w:basedOn w:val="Fontepargpadro"/>
    <w:rsid w:val="00C02A29"/>
  </w:style>
  <w:style w:type="character" w:styleId="MenoPendente">
    <w:name w:val="Unresolved Mention"/>
    <w:basedOn w:val="Fontepargpadro"/>
    <w:uiPriority w:val="99"/>
    <w:semiHidden/>
    <w:unhideWhenUsed/>
    <w:rsid w:val="00AB5F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6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Relationship Id="rId5" Type="http://schemas.openxmlformats.org/officeDocument/2006/relationships/oleObject" Target="embeddings/oleObject2.bin"/><Relationship Id="rId4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PAPEL%20TIMBRADO%20PREFEITURA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D315C-4585-4164-B372-49F84FA40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PAPEL TIMBRADO PREFEITURA</Template>
  <TotalTime>1</TotalTime>
  <Pages>1</Pages>
  <Words>483</Words>
  <Characters>2609</Characters>
  <Application>Microsoft Office Word</Application>
  <DocSecurity>8</DocSecurity>
  <Lines>21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PROGRAMA DE MELHORIAS HABITACIONAIS</vt:lpstr>
      <vt:lpstr>PROGRAMA DE MELHORIAS HABITACIONAIS</vt:lpstr>
    </vt:vector>
  </TitlesOfParts>
  <Company>Vera Cruz D'Oeste</Company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DE MELHORIAS HABITACIONAIS</dc:title>
  <dc:subject/>
  <dc:creator>Prefeitura</dc:creator>
  <cp:keywords/>
  <cp:lastModifiedBy>User</cp:lastModifiedBy>
  <cp:revision>4</cp:revision>
  <cp:lastPrinted>2025-10-23T13:40:00Z</cp:lastPrinted>
  <dcterms:created xsi:type="dcterms:W3CDTF">2025-10-23T13:41:00Z</dcterms:created>
  <dcterms:modified xsi:type="dcterms:W3CDTF">2025-11-06T20:07:00Z</dcterms:modified>
</cp:coreProperties>
</file>